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8B103" w14:textId="485F0855" w:rsidR="00660C67" w:rsidRDefault="00660C67" w:rsidP="00660C67">
      <w:pPr>
        <w:pStyle w:val="CRCoverPage"/>
        <w:tabs>
          <w:tab w:val="right" w:pos="9639"/>
        </w:tabs>
        <w:spacing w:after="0"/>
        <w:rPr>
          <w:rFonts w:eastAsia="SimSun"/>
          <w:b/>
          <w:sz w:val="24"/>
          <w:lang w:val="en-US" w:eastAsia="zh-CN"/>
        </w:rPr>
      </w:pPr>
      <w:bookmarkStart w:id="0" w:name="_Toc60776804"/>
      <w:bookmarkStart w:id="1" w:name="_Toc11542852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120</w:t>
      </w:r>
      <w:r>
        <w:rPr>
          <w:rFonts w:eastAsia="SimSun" w:hint="eastAsia"/>
          <w:b/>
          <w:sz w:val="24"/>
          <w:lang w:val="en-US" w:eastAsia="zh-CN"/>
        </w:rPr>
        <w:tab/>
      </w:r>
      <w:r>
        <w:rPr>
          <w:rFonts w:eastAsia="SimSun"/>
          <w:b/>
          <w:sz w:val="24"/>
          <w:lang w:val="en-US" w:eastAsia="zh-CN"/>
        </w:rPr>
        <w:t>R2-22</w:t>
      </w:r>
      <w:r w:rsidR="000A2F9E">
        <w:rPr>
          <w:rFonts w:eastAsia="SimSun"/>
          <w:b/>
          <w:sz w:val="24"/>
          <w:lang w:val="en-US" w:eastAsia="zh-CN"/>
        </w:rPr>
        <w:t>11771</w:t>
      </w:r>
    </w:p>
    <w:p w14:paraId="183BB4D5" w14:textId="77777777" w:rsidR="00660C67" w:rsidRPr="00322E34" w:rsidRDefault="00660C67" w:rsidP="00660C67">
      <w:pPr>
        <w:pStyle w:val="CRCoverPage"/>
        <w:tabs>
          <w:tab w:val="right" w:pos="9639"/>
        </w:tabs>
        <w:spacing w:after="0"/>
        <w:rPr>
          <w:rFonts w:eastAsia="DengXian"/>
          <w:b/>
          <w:sz w:val="24"/>
          <w:lang w:eastAsia="zh-CN"/>
        </w:rPr>
      </w:pPr>
      <w:r>
        <w:rPr>
          <w:b/>
          <w:sz w:val="24"/>
          <w:lang w:eastAsia="zh-CN"/>
        </w:rPr>
        <w:t>Toulouse, France, November 14-18, 20</w:t>
      </w:r>
      <w:r>
        <w:rPr>
          <w:rFonts w:hint="eastAsia"/>
          <w:b/>
          <w:sz w:val="24"/>
          <w:lang w:eastAsia="zh-CN"/>
        </w:rPr>
        <w:t>2</w:t>
      </w:r>
      <w:r>
        <w:rPr>
          <w:b/>
          <w:sz w:val="24"/>
          <w:lang w:eastAsia="zh-CN"/>
        </w:rPr>
        <w:t>2</w:t>
      </w:r>
    </w:p>
    <w:p w14:paraId="459502DB" w14:textId="77777777" w:rsidR="00660C67" w:rsidRDefault="00660C67" w:rsidP="00660C67">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0C67" w14:paraId="635479D2" w14:textId="77777777" w:rsidTr="007F4C66">
        <w:tc>
          <w:tcPr>
            <w:tcW w:w="9641" w:type="dxa"/>
            <w:gridSpan w:val="9"/>
            <w:tcBorders>
              <w:top w:val="single" w:sz="4" w:space="0" w:color="auto"/>
              <w:left w:val="single" w:sz="4" w:space="0" w:color="auto"/>
              <w:right w:val="single" w:sz="4" w:space="0" w:color="auto"/>
            </w:tcBorders>
          </w:tcPr>
          <w:p w14:paraId="009B5D3C" w14:textId="77777777" w:rsidR="00660C67" w:rsidRDefault="00660C67" w:rsidP="007F4C66">
            <w:pPr>
              <w:pStyle w:val="CRCoverPage"/>
              <w:spacing w:after="0"/>
              <w:jc w:val="right"/>
              <w:rPr>
                <w:i/>
              </w:rPr>
            </w:pPr>
            <w:r>
              <w:rPr>
                <w:i/>
                <w:sz w:val="14"/>
              </w:rPr>
              <w:t>CR-Form-v12.2</w:t>
            </w:r>
          </w:p>
        </w:tc>
      </w:tr>
      <w:tr w:rsidR="00660C67" w14:paraId="3401CBF5" w14:textId="77777777" w:rsidTr="007F4C66">
        <w:tc>
          <w:tcPr>
            <w:tcW w:w="9641" w:type="dxa"/>
            <w:gridSpan w:val="9"/>
            <w:tcBorders>
              <w:left w:val="single" w:sz="4" w:space="0" w:color="auto"/>
              <w:right w:val="single" w:sz="4" w:space="0" w:color="auto"/>
            </w:tcBorders>
          </w:tcPr>
          <w:p w14:paraId="3AD261E1" w14:textId="77777777" w:rsidR="00660C67" w:rsidRDefault="00660C67" w:rsidP="007F4C66">
            <w:pPr>
              <w:pStyle w:val="CRCoverPage"/>
              <w:spacing w:after="0"/>
              <w:jc w:val="center"/>
            </w:pPr>
            <w:r>
              <w:rPr>
                <w:b/>
                <w:sz w:val="32"/>
              </w:rPr>
              <w:t>CHANGE REQUEST</w:t>
            </w:r>
          </w:p>
        </w:tc>
      </w:tr>
      <w:tr w:rsidR="00660C67" w14:paraId="718E88E7" w14:textId="77777777" w:rsidTr="007F4C66">
        <w:tc>
          <w:tcPr>
            <w:tcW w:w="9641" w:type="dxa"/>
            <w:gridSpan w:val="9"/>
            <w:tcBorders>
              <w:left w:val="single" w:sz="4" w:space="0" w:color="auto"/>
              <w:right w:val="single" w:sz="4" w:space="0" w:color="auto"/>
            </w:tcBorders>
          </w:tcPr>
          <w:p w14:paraId="43FA39F7" w14:textId="77777777" w:rsidR="00660C67" w:rsidRDefault="00660C67" w:rsidP="007F4C66">
            <w:pPr>
              <w:pStyle w:val="CRCoverPage"/>
              <w:spacing w:after="0"/>
              <w:rPr>
                <w:sz w:val="8"/>
                <w:szCs w:val="8"/>
              </w:rPr>
            </w:pPr>
          </w:p>
        </w:tc>
      </w:tr>
      <w:tr w:rsidR="00660C67" w14:paraId="5069EE1C" w14:textId="77777777" w:rsidTr="007F4C66">
        <w:tc>
          <w:tcPr>
            <w:tcW w:w="142" w:type="dxa"/>
            <w:tcBorders>
              <w:left w:val="single" w:sz="4" w:space="0" w:color="auto"/>
            </w:tcBorders>
          </w:tcPr>
          <w:p w14:paraId="0426ED66" w14:textId="77777777" w:rsidR="00660C67" w:rsidRDefault="00660C67" w:rsidP="007F4C66">
            <w:pPr>
              <w:pStyle w:val="CRCoverPage"/>
              <w:spacing w:after="0"/>
              <w:jc w:val="right"/>
            </w:pPr>
          </w:p>
        </w:tc>
        <w:tc>
          <w:tcPr>
            <w:tcW w:w="1559" w:type="dxa"/>
            <w:shd w:val="pct30" w:color="FFFF00" w:fill="auto"/>
          </w:tcPr>
          <w:p w14:paraId="646E0FAF" w14:textId="56C652B7" w:rsidR="00660C67" w:rsidRDefault="00660C67" w:rsidP="0039546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w:t>
            </w:r>
            <w:r w:rsidR="00395466">
              <w:rPr>
                <w:b/>
                <w:sz w:val="28"/>
              </w:rPr>
              <w:t>8</w:t>
            </w:r>
            <w:r>
              <w:rPr>
                <w:b/>
                <w:sz w:val="28"/>
              </w:rPr>
              <w:t>.3</w:t>
            </w:r>
            <w:r w:rsidR="00395466">
              <w:rPr>
                <w:b/>
                <w:sz w:val="28"/>
              </w:rPr>
              <w:t>31</w:t>
            </w:r>
            <w:r>
              <w:rPr>
                <w:b/>
                <w:sz w:val="28"/>
              </w:rPr>
              <w:fldChar w:fldCharType="end"/>
            </w:r>
            <w:r>
              <w:rPr>
                <w:b/>
                <w:sz w:val="28"/>
              </w:rPr>
              <w:fldChar w:fldCharType="end"/>
            </w:r>
          </w:p>
        </w:tc>
        <w:tc>
          <w:tcPr>
            <w:tcW w:w="709" w:type="dxa"/>
          </w:tcPr>
          <w:p w14:paraId="6D5C9E2A" w14:textId="77777777" w:rsidR="00660C67" w:rsidRDefault="00660C67" w:rsidP="007F4C66">
            <w:pPr>
              <w:pStyle w:val="CRCoverPage"/>
              <w:spacing w:after="0"/>
              <w:jc w:val="center"/>
              <w:rPr>
                <w:b/>
                <w:sz w:val="28"/>
              </w:rPr>
            </w:pPr>
            <w:r>
              <w:rPr>
                <w:b/>
                <w:sz w:val="28"/>
              </w:rPr>
              <w:t>CR</w:t>
            </w:r>
          </w:p>
        </w:tc>
        <w:tc>
          <w:tcPr>
            <w:tcW w:w="1276" w:type="dxa"/>
            <w:shd w:val="pct30" w:color="FFFF00" w:fill="auto"/>
          </w:tcPr>
          <w:p w14:paraId="152C9930" w14:textId="7ECC0DAF" w:rsidR="00660C67" w:rsidRPr="003C67AD" w:rsidRDefault="000A2F9E" w:rsidP="007F4C66">
            <w:pPr>
              <w:pStyle w:val="CRCoverPage"/>
              <w:spacing w:after="0"/>
              <w:rPr>
                <w:rFonts w:eastAsia="맑은 고딕"/>
                <w:b/>
                <w:sz w:val="28"/>
                <w:lang w:eastAsia="ko-KR"/>
              </w:rPr>
            </w:pPr>
            <w:r>
              <w:rPr>
                <w:rFonts w:eastAsia="맑은 고딕" w:hint="eastAsia"/>
                <w:b/>
                <w:sz w:val="28"/>
                <w:lang w:eastAsia="ko-KR"/>
              </w:rPr>
              <w:t>Draft</w:t>
            </w:r>
          </w:p>
        </w:tc>
        <w:tc>
          <w:tcPr>
            <w:tcW w:w="709" w:type="dxa"/>
          </w:tcPr>
          <w:p w14:paraId="6AFD7783" w14:textId="77777777" w:rsidR="00660C67" w:rsidRDefault="00660C67" w:rsidP="007F4C66">
            <w:pPr>
              <w:pStyle w:val="CRCoverPage"/>
              <w:tabs>
                <w:tab w:val="right" w:pos="625"/>
              </w:tabs>
              <w:spacing w:after="0"/>
              <w:jc w:val="center"/>
            </w:pPr>
            <w:r>
              <w:rPr>
                <w:b/>
                <w:bCs/>
                <w:sz w:val="28"/>
              </w:rPr>
              <w:t>rev</w:t>
            </w:r>
          </w:p>
        </w:tc>
        <w:tc>
          <w:tcPr>
            <w:tcW w:w="992" w:type="dxa"/>
            <w:shd w:val="pct30" w:color="FFFF00" w:fill="auto"/>
          </w:tcPr>
          <w:p w14:paraId="18DEDBD2" w14:textId="77777777" w:rsidR="00660C67" w:rsidRDefault="00660C67" w:rsidP="007F4C66">
            <w:pPr>
              <w:pStyle w:val="CRCoverPage"/>
              <w:spacing w:after="0"/>
              <w:rPr>
                <w:b/>
              </w:rPr>
            </w:pPr>
          </w:p>
        </w:tc>
        <w:tc>
          <w:tcPr>
            <w:tcW w:w="2410" w:type="dxa"/>
          </w:tcPr>
          <w:p w14:paraId="38A3CB40" w14:textId="77777777" w:rsidR="00660C67" w:rsidRDefault="00660C67" w:rsidP="007F4C66">
            <w:pPr>
              <w:pStyle w:val="CRCoverPage"/>
              <w:tabs>
                <w:tab w:val="right" w:pos="1825"/>
              </w:tabs>
              <w:spacing w:after="0"/>
              <w:jc w:val="center"/>
            </w:pPr>
            <w:r>
              <w:rPr>
                <w:b/>
                <w:sz w:val="28"/>
                <w:szCs w:val="28"/>
              </w:rPr>
              <w:t>Current version:</w:t>
            </w:r>
          </w:p>
        </w:tc>
        <w:tc>
          <w:tcPr>
            <w:tcW w:w="1701" w:type="dxa"/>
            <w:shd w:val="pct30" w:color="FFFF00" w:fill="auto"/>
          </w:tcPr>
          <w:p w14:paraId="7EB9266B" w14:textId="034B68F7" w:rsidR="00660C67" w:rsidRDefault="00660C67" w:rsidP="0039546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395466">
              <w:rPr>
                <w:b/>
                <w:sz w:val="28"/>
              </w:rPr>
              <w:t>7</w:t>
            </w:r>
            <w:r>
              <w:rPr>
                <w:b/>
                <w:sz w:val="28"/>
              </w:rPr>
              <w:t>.</w:t>
            </w:r>
            <w:r w:rsidR="00395466">
              <w:rPr>
                <w:b/>
                <w:sz w:val="28"/>
              </w:rPr>
              <w:t>2</w:t>
            </w:r>
            <w:r>
              <w:rPr>
                <w:b/>
                <w:sz w:val="28"/>
              </w:rPr>
              <w:t>.0</w:t>
            </w:r>
            <w:r>
              <w:rPr>
                <w:b/>
                <w:sz w:val="28"/>
              </w:rPr>
              <w:fldChar w:fldCharType="end"/>
            </w:r>
            <w:r>
              <w:rPr>
                <w:b/>
                <w:sz w:val="28"/>
              </w:rPr>
              <w:fldChar w:fldCharType="end"/>
            </w:r>
          </w:p>
        </w:tc>
        <w:tc>
          <w:tcPr>
            <w:tcW w:w="143" w:type="dxa"/>
            <w:tcBorders>
              <w:right w:val="single" w:sz="4" w:space="0" w:color="auto"/>
            </w:tcBorders>
          </w:tcPr>
          <w:p w14:paraId="2003E4B6" w14:textId="77777777" w:rsidR="00660C67" w:rsidRDefault="00660C67" w:rsidP="007F4C66">
            <w:pPr>
              <w:pStyle w:val="CRCoverPage"/>
              <w:spacing w:after="0"/>
            </w:pPr>
          </w:p>
        </w:tc>
      </w:tr>
      <w:tr w:rsidR="00660C67" w14:paraId="6577B5C3" w14:textId="77777777" w:rsidTr="007F4C66">
        <w:tc>
          <w:tcPr>
            <w:tcW w:w="9641" w:type="dxa"/>
            <w:gridSpan w:val="9"/>
            <w:tcBorders>
              <w:left w:val="single" w:sz="4" w:space="0" w:color="auto"/>
              <w:right w:val="single" w:sz="4" w:space="0" w:color="auto"/>
            </w:tcBorders>
          </w:tcPr>
          <w:p w14:paraId="0AE099C4" w14:textId="77777777" w:rsidR="00660C67" w:rsidRDefault="00660C67" w:rsidP="007F4C66">
            <w:pPr>
              <w:pStyle w:val="CRCoverPage"/>
              <w:spacing w:after="0"/>
            </w:pPr>
          </w:p>
        </w:tc>
        <w:bookmarkStart w:id="14" w:name="_GoBack"/>
        <w:bookmarkEnd w:id="14"/>
      </w:tr>
      <w:tr w:rsidR="00660C67" w14:paraId="541A6DEF" w14:textId="77777777" w:rsidTr="007F4C66">
        <w:tc>
          <w:tcPr>
            <w:tcW w:w="9641" w:type="dxa"/>
            <w:gridSpan w:val="9"/>
            <w:tcBorders>
              <w:top w:val="single" w:sz="4" w:space="0" w:color="auto"/>
            </w:tcBorders>
          </w:tcPr>
          <w:p w14:paraId="3C84F792" w14:textId="77777777" w:rsidR="00660C67" w:rsidRDefault="00660C67" w:rsidP="007F4C66">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15" w:name="_Hlt497126619"/>
              <w:r>
                <w:rPr>
                  <w:rStyle w:val="ac"/>
                  <w:rFonts w:cs="Arial"/>
                  <w:b/>
                  <w:i/>
                  <w:color w:val="FF0000"/>
                </w:rPr>
                <w:t>L</w:t>
              </w:r>
              <w:bookmarkEnd w:id="15"/>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660C67" w14:paraId="16595F20" w14:textId="77777777" w:rsidTr="007F4C66">
        <w:tc>
          <w:tcPr>
            <w:tcW w:w="9641" w:type="dxa"/>
            <w:gridSpan w:val="9"/>
          </w:tcPr>
          <w:p w14:paraId="14F8581F" w14:textId="77777777" w:rsidR="00660C67" w:rsidRDefault="00660C67" w:rsidP="007F4C66">
            <w:pPr>
              <w:pStyle w:val="CRCoverPage"/>
              <w:spacing w:after="0"/>
              <w:rPr>
                <w:sz w:val="8"/>
                <w:szCs w:val="8"/>
              </w:rPr>
            </w:pPr>
          </w:p>
        </w:tc>
      </w:tr>
    </w:tbl>
    <w:p w14:paraId="7DA31B7F" w14:textId="77777777" w:rsidR="00660C67" w:rsidRDefault="00660C67" w:rsidP="00660C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0C67" w14:paraId="04D44871" w14:textId="77777777" w:rsidTr="007F4C66">
        <w:tc>
          <w:tcPr>
            <w:tcW w:w="2835" w:type="dxa"/>
          </w:tcPr>
          <w:p w14:paraId="7562E546" w14:textId="77777777" w:rsidR="00660C67" w:rsidRDefault="00660C67" w:rsidP="007F4C66">
            <w:pPr>
              <w:pStyle w:val="CRCoverPage"/>
              <w:tabs>
                <w:tab w:val="right" w:pos="2751"/>
              </w:tabs>
              <w:spacing w:after="0"/>
              <w:rPr>
                <w:b/>
                <w:i/>
              </w:rPr>
            </w:pPr>
            <w:r>
              <w:rPr>
                <w:b/>
                <w:i/>
              </w:rPr>
              <w:t>Proposed change affects:</w:t>
            </w:r>
          </w:p>
        </w:tc>
        <w:tc>
          <w:tcPr>
            <w:tcW w:w="1418" w:type="dxa"/>
          </w:tcPr>
          <w:p w14:paraId="6E029E4C" w14:textId="77777777" w:rsidR="00660C67" w:rsidRDefault="00660C67" w:rsidP="007F4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FAACA" w14:textId="77777777" w:rsidR="00660C67" w:rsidRDefault="00660C67" w:rsidP="007F4C66">
            <w:pPr>
              <w:pStyle w:val="CRCoverPage"/>
              <w:spacing w:after="0"/>
              <w:jc w:val="center"/>
              <w:rPr>
                <w:b/>
                <w:caps/>
              </w:rPr>
            </w:pPr>
          </w:p>
        </w:tc>
        <w:tc>
          <w:tcPr>
            <w:tcW w:w="709" w:type="dxa"/>
            <w:tcBorders>
              <w:left w:val="single" w:sz="4" w:space="0" w:color="auto"/>
            </w:tcBorders>
          </w:tcPr>
          <w:p w14:paraId="3DC7F7DA" w14:textId="77777777" w:rsidR="00660C67" w:rsidRDefault="00660C67" w:rsidP="007F4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3266" w14:textId="77777777" w:rsidR="00660C67" w:rsidRDefault="00660C67" w:rsidP="007F4C66">
            <w:pPr>
              <w:pStyle w:val="CRCoverPage"/>
              <w:spacing w:after="0"/>
              <w:jc w:val="center"/>
              <w:rPr>
                <w:b/>
                <w:caps/>
              </w:rPr>
            </w:pPr>
            <w:r>
              <w:rPr>
                <w:b/>
                <w:caps/>
                <w:noProof/>
              </w:rPr>
              <w:t>X</w:t>
            </w:r>
          </w:p>
        </w:tc>
        <w:tc>
          <w:tcPr>
            <w:tcW w:w="2126" w:type="dxa"/>
          </w:tcPr>
          <w:p w14:paraId="26A6427B" w14:textId="77777777" w:rsidR="00660C67" w:rsidRDefault="00660C67" w:rsidP="007F4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130D7" w14:textId="77777777" w:rsidR="00660C67" w:rsidRDefault="00660C67" w:rsidP="007F4C66">
            <w:pPr>
              <w:pStyle w:val="CRCoverPage"/>
              <w:spacing w:after="0"/>
              <w:jc w:val="center"/>
              <w:rPr>
                <w:b/>
                <w:caps/>
              </w:rPr>
            </w:pPr>
            <w:r>
              <w:rPr>
                <w:b/>
                <w:caps/>
                <w:noProof/>
              </w:rPr>
              <w:t>X</w:t>
            </w:r>
          </w:p>
        </w:tc>
        <w:tc>
          <w:tcPr>
            <w:tcW w:w="1418" w:type="dxa"/>
            <w:tcBorders>
              <w:left w:val="nil"/>
            </w:tcBorders>
          </w:tcPr>
          <w:p w14:paraId="6CCB7EDF" w14:textId="77777777" w:rsidR="00660C67" w:rsidRDefault="00660C67" w:rsidP="007F4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F17E3" w14:textId="77777777" w:rsidR="00660C67" w:rsidRDefault="00660C67" w:rsidP="007F4C66">
            <w:pPr>
              <w:pStyle w:val="CRCoverPage"/>
              <w:spacing w:after="0"/>
              <w:jc w:val="center"/>
              <w:rPr>
                <w:b/>
                <w:bCs/>
                <w:caps/>
              </w:rPr>
            </w:pPr>
          </w:p>
        </w:tc>
      </w:tr>
    </w:tbl>
    <w:p w14:paraId="5EEBDCE2" w14:textId="77777777" w:rsidR="00660C67" w:rsidRDefault="00660C67" w:rsidP="00660C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0C67" w14:paraId="38989315" w14:textId="77777777" w:rsidTr="007F4C66">
        <w:tc>
          <w:tcPr>
            <w:tcW w:w="9640" w:type="dxa"/>
            <w:gridSpan w:val="11"/>
          </w:tcPr>
          <w:p w14:paraId="1985AF08" w14:textId="77777777" w:rsidR="00660C67" w:rsidRDefault="00660C67" w:rsidP="007F4C66">
            <w:pPr>
              <w:pStyle w:val="CRCoverPage"/>
              <w:spacing w:after="0"/>
              <w:rPr>
                <w:sz w:val="8"/>
                <w:szCs w:val="8"/>
              </w:rPr>
            </w:pPr>
          </w:p>
        </w:tc>
      </w:tr>
      <w:tr w:rsidR="00660C67" w14:paraId="1F01A011" w14:textId="77777777" w:rsidTr="007F4C66">
        <w:tc>
          <w:tcPr>
            <w:tcW w:w="1843" w:type="dxa"/>
            <w:tcBorders>
              <w:top w:val="single" w:sz="4" w:space="0" w:color="auto"/>
              <w:left w:val="single" w:sz="4" w:space="0" w:color="auto"/>
            </w:tcBorders>
          </w:tcPr>
          <w:p w14:paraId="504F69EA" w14:textId="77777777" w:rsidR="00660C67" w:rsidRDefault="00660C67" w:rsidP="007F4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F1552" w14:textId="6EE87A06" w:rsidR="00660C67" w:rsidRDefault="00660C67" w:rsidP="00395466">
            <w:pPr>
              <w:pStyle w:val="CRCoverPage"/>
              <w:spacing w:after="0"/>
              <w:ind w:left="100"/>
            </w:pPr>
            <w:r>
              <w:rPr>
                <w:rFonts w:cs="Arial"/>
                <w:lang w:eastAsia="zh-CN"/>
              </w:rPr>
              <w:t xml:space="preserve">Correction on </w:t>
            </w:r>
            <w:r w:rsidR="000151B4">
              <w:rPr>
                <w:rFonts w:cs="Arial"/>
                <w:lang w:eastAsia="zh-CN"/>
              </w:rPr>
              <w:t>re-establishment procedure</w:t>
            </w:r>
            <w:r w:rsidR="00395466">
              <w:rPr>
                <w:rFonts w:cs="Arial"/>
                <w:lang w:eastAsia="zh-CN"/>
              </w:rPr>
              <w:t xml:space="preserve"> while T346g is running</w:t>
            </w:r>
            <w:r>
              <w:rPr>
                <w:rFonts w:cs="Arial"/>
                <w:lang w:eastAsia="zh-CN"/>
              </w:rPr>
              <w:t xml:space="preserve"> </w:t>
            </w:r>
          </w:p>
        </w:tc>
      </w:tr>
      <w:tr w:rsidR="00660C67" w14:paraId="260DF7CC" w14:textId="77777777" w:rsidTr="007F4C66">
        <w:tc>
          <w:tcPr>
            <w:tcW w:w="1843" w:type="dxa"/>
            <w:tcBorders>
              <w:left w:val="single" w:sz="4" w:space="0" w:color="auto"/>
            </w:tcBorders>
          </w:tcPr>
          <w:p w14:paraId="1C666546"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1F47F1A5" w14:textId="77777777" w:rsidR="00660C67" w:rsidRDefault="00660C67" w:rsidP="007F4C66">
            <w:pPr>
              <w:pStyle w:val="CRCoverPage"/>
              <w:spacing w:after="0"/>
              <w:rPr>
                <w:sz w:val="8"/>
                <w:szCs w:val="8"/>
              </w:rPr>
            </w:pPr>
          </w:p>
        </w:tc>
      </w:tr>
      <w:tr w:rsidR="00660C67" w14:paraId="76D8C097" w14:textId="77777777" w:rsidTr="007F4C66">
        <w:tc>
          <w:tcPr>
            <w:tcW w:w="1843" w:type="dxa"/>
            <w:tcBorders>
              <w:left w:val="single" w:sz="4" w:space="0" w:color="auto"/>
            </w:tcBorders>
          </w:tcPr>
          <w:p w14:paraId="00E81113" w14:textId="77777777" w:rsidR="00660C67" w:rsidRDefault="00660C67" w:rsidP="007F4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E3AFB6" w14:textId="2D201C88" w:rsidR="00660C67" w:rsidRDefault="00660C67" w:rsidP="007F4C66">
            <w:pPr>
              <w:pStyle w:val="CRCoverPage"/>
              <w:spacing w:after="0"/>
              <w:ind w:left="100"/>
            </w:pPr>
            <w:r>
              <w:t>Samsung</w:t>
            </w:r>
            <w:r w:rsidR="003E71B3">
              <w:t>, Ericsson</w:t>
            </w:r>
            <w:r w:rsidR="005E67C7">
              <w:t>, ASUSTeK</w:t>
            </w:r>
            <w:r w:rsidR="00A42389">
              <w:t>, ZTE, Sanechips</w:t>
            </w:r>
          </w:p>
        </w:tc>
      </w:tr>
      <w:tr w:rsidR="00660C67" w14:paraId="30805082" w14:textId="77777777" w:rsidTr="007F4C66">
        <w:tc>
          <w:tcPr>
            <w:tcW w:w="1843" w:type="dxa"/>
            <w:tcBorders>
              <w:left w:val="single" w:sz="4" w:space="0" w:color="auto"/>
            </w:tcBorders>
          </w:tcPr>
          <w:p w14:paraId="74616699" w14:textId="77777777" w:rsidR="00660C67" w:rsidRDefault="00660C67" w:rsidP="007F4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AA04A0" w14:textId="77777777" w:rsidR="00660C67" w:rsidRDefault="00660C67" w:rsidP="007F4C66">
            <w:pPr>
              <w:pStyle w:val="CRCoverPage"/>
              <w:spacing w:after="0"/>
              <w:ind w:left="100"/>
            </w:pPr>
            <w:r>
              <w:t>R2</w:t>
            </w:r>
          </w:p>
        </w:tc>
      </w:tr>
      <w:tr w:rsidR="00660C67" w14:paraId="5D78528A" w14:textId="77777777" w:rsidTr="007F4C66">
        <w:tc>
          <w:tcPr>
            <w:tcW w:w="1843" w:type="dxa"/>
            <w:tcBorders>
              <w:left w:val="single" w:sz="4" w:space="0" w:color="auto"/>
            </w:tcBorders>
          </w:tcPr>
          <w:p w14:paraId="459D51A9"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3F529058" w14:textId="77777777" w:rsidR="00660C67" w:rsidRDefault="00660C67" w:rsidP="007F4C66">
            <w:pPr>
              <w:pStyle w:val="CRCoverPage"/>
              <w:spacing w:after="0"/>
              <w:rPr>
                <w:sz w:val="8"/>
                <w:szCs w:val="8"/>
              </w:rPr>
            </w:pPr>
          </w:p>
        </w:tc>
      </w:tr>
      <w:tr w:rsidR="00660C67" w14:paraId="0F3A2E7B" w14:textId="77777777" w:rsidTr="007F4C66">
        <w:tc>
          <w:tcPr>
            <w:tcW w:w="1843" w:type="dxa"/>
            <w:tcBorders>
              <w:left w:val="single" w:sz="4" w:space="0" w:color="auto"/>
            </w:tcBorders>
          </w:tcPr>
          <w:p w14:paraId="6C03586A" w14:textId="77777777" w:rsidR="00660C67" w:rsidRDefault="00660C67" w:rsidP="007F4C66">
            <w:pPr>
              <w:pStyle w:val="CRCoverPage"/>
              <w:tabs>
                <w:tab w:val="right" w:pos="1759"/>
              </w:tabs>
              <w:spacing w:after="0"/>
              <w:rPr>
                <w:b/>
                <w:i/>
              </w:rPr>
            </w:pPr>
            <w:r>
              <w:rPr>
                <w:b/>
                <w:i/>
              </w:rPr>
              <w:t>Work item code:</w:t>
            </w:r>
          </w:p>
        </w:tc>
        <w:tc>
          <w:tcPr>
            <w:tcW w:w="3686" w:type="dxa"/>
            <w:gridSpan w:val="5"/>
            <w:shd w:val="pct30" w:color="FFFF00" w:fill="auto"/>
          </w:tcPr>
          <w:p w14:paraId="5763C401" w14:textId="5086F44F" w:rsidR="00660C67" w:rsidRDefault="00395466" w:rsidP="007F4C66">
            <w:pPr>
              <w:pStyle w:val="CRCoverPage"/>
              <w:spacing w:after="0"/>
              <w:ind w:left="100"/>
            </w:pPr>
            <w:r>
              <w:rPr>
                <w:rFonts w:cs="Arial"/>
              </w:rPr>
              <w:t>LTE_NR_MUSIM-Core</w:t>
            </w:r>
          </w:p>
        </w:tc>
        <w:tc>
          <w:tcPr>
            <w:tcW w:w="567" w:type="dxa"/>
            <w:tcBorders>
              <w:left w:val="nil"/>
            </w:tcBorders>
          </w:tcPr>
          <w:p w14:paraId="296350FA" w14:textId="77777777" w:rsidR="00660C67" w:rsidRDefault="00660C67" w:rsidP="007F4C66">
            <w:pPr>
              <w:pStyle w:val="CRCoverPage"/>
              <w:spacing w:after="0"/>
              <w:ind w:right="100"/>
            </w:pPr>
          </w:p>
        </w:tc>
        <w:tc>
          <w:tcPr>
            <w:tcW w:w="1417" w:type="dxa"/>
            <w:gridSpan w:val="3"/>
            <w:tcBorders>
              <w:left w:val="nil"/>
            </w:tcBorders>
          </w:tcPr>
          <w:p w14:paraId="62264EE6" w14:textId="77777777" w:rsidR="00660C67" w:rsidRDefault="00660C67" w:rsidP="007F4C66">
            <w:pPr>
              <w:pStyle w:val="CRCoverPage"/>
              <w:spacing w:after="0"/>
              <w:jc w:val="right"/>
            </w:pPr>
            <w:r>
              <w:rPr>
                <w:b/>
                <w:i/>
              </w:rPr>
              <w:t>Date:</w:t>
            </w:r>
          </w:p>
        </w:tc>
        <w:tc>
          <w:tcPr>
            <w:tcW w:w="2127" w:type="dxa"/>
            <w:tcBorders>
              <w:right w:val="single" w:sz="4" w:space="0" w:color="auto"/>
            </w:tcBorders>
            <w:shd w:val="pct30" w:color="FFFF00" w:fill="auto"/>
          </w:tcPr>
          <w:p w14:paraId="72ADC3B7" w14:textId="548C6E58" w:rsidR="00660C67" w:rsidRDefault="00660C67" w:rsidP="000A2F9E">
            <w:pPr>
              <w:pStyle w:val="CRCoverPage"/>
              <w:spacing w:after="0"/>
              <w:ind w:left="100"/>
            </w:pPr>
            <w:r>
              <w:rPr>
                <w:rFonts w:cs="Arial"/>
              </w:rPr>
              <w:t>20</w:t>
            </w:r>
            <w:r>
              <w:rPr>
                <w:rFonts w:cs="Arial"/>
                <w:lang w:eastAsia="zh-CN"/>
              </w:rPr>
              <w:t>22-</w:t>
            </w:r>
            <w:r w:rsidR="000A2F9E">
              <w:rPr>
                <w:rFonts w:cs="Arial"/>
                <w:lang w:eastAsia="zh-CN"/>
              </w:rPr>
              <w:t>11</w:t>
            </w:r>
            <w:r>
              <w:rPr>
                <w:rFonts w:cs="Arial"/>
                <w:lang w:eastAsia="zh-CN"/>
              </w:rPr>
              <w:t>-</w:t>
            </w:r>
            <w:r w:rsidR="000A2F9E">
              <w:rPr>
                <w:rFonts w:eastAsia="SimSun" w:cs="Arial"/>
                <w:lang w:eastAsia="zh-CN"/>
              </w:rPr>
              <w:t>04</w:t>
            </w:r>
          </w:p>
        </w:tc>
      </w:tr>
      <w:tr w:rsidR="00660C67" w14:paraId="0D7C68A1" w14:textId="77777777" w:rsidTr="007F4C66">
        <w:tc>
          <w:tcPr>
            <w:tcW w:w="1843" w:type="dxa"/>
            <w:tcBorders>
              <w:left w:val="single" w:sz="4" w:space="0" w:color="auto"/>
            </w:tcBorders>
          </w:tcPr>
          <w:p w14:paraId="4615E6D8" w14:textId="77777777" w:rsidR="00660C67" w:rsidRDefault="00660C67" w:rsidP="007F4C66">
            <w:pPr>
              <w:pStyle w:val="CRCoverPage"/>
              <w:spacing w:after="0"/>
              <w:rPr>
                <w:b/>
                <w:i/>
                <w:sz w:val="8"/>
                <w:szCs w:val="8"/>
              </w:rPr>
            </w:pPr>
          </w:p>
        </w:tc>
        <w:tc>
          <w:tcPr>
            <w:tcW w:w="1986" w:type="dxa"/>
            <w:gridSpan w:val="4"/>
          </w:tcPr>
          <w:p w14:paraId="5145D538" w14:textId="77777777" w:rsidR="00660C67" w:rsidRDefault="00660C67" w:rsidP="007F4C66">
            <w:pPr>
              <w:pStyle w:val="CRCoverPage"/>
              <w:spacing w:after="0"/>
              <w:rPr>
                <w:sz w:val="8"/>
                <w:szCs w:val="8"/>
              </w:rPr>
            </w:pPr>
          </w:p>
        </w:tc>
        <w:tc>
          <w:tcPr>
            <w:tcW w:w="2267" w:type="dxa"/>
            <w:gridSpan w:val="2"/>
          </w:tcPr>
          <w:p w14:paraId="7F119CA2" w14:textId="77777777" w:rsidR="00660C67" w:rsidRDefault="00660C67" w:rsidP="007F4C66">
            <w:pPr>
              <w:pStyle w:val="CRCoverPage"/>
              <w:spacing w:after="0"/>
              <w:rPr>
                <w:sz w:val="8"/>
                <w:szCs w:val="8"/>
              </w:rPr>
            </w:pPr>
          </w:p>
        </w:tc>
        <w:tc>
          <w:tcPr>
            <w:tcW w:w="1417" w:type="dxa"/>
            <w:gridSpan w:val="3"/>
          </w:tcPr>
          <w:p w14:paraId="61B2E424" w14:textId="77777777" w:rsidR="00660C67" w:rsidRDefault="00660C67" w:rsidP="007F4C66">
            <w:pPr>
              <w:pStyle w:val="CRCoverPage"/>
              <w:spacing w:after="0"/>
              <w:rPr>
                <w:sz w:val="8"/>
                <w:szCs w:val="8"/>
              </w:rPr>
            </w:pPr>
          </w:p>
        </w:tc>
        <w:tc>
          <w:tcPr>
            <w:tcW w:w="2127" w:type="dxa"/>
            <w:tcBorders>
              <w:right w:val="single" w:sz="4" w:space="0" w:color="auto"/>
            </w:tcBorders>
          </w:tcPr>
          <w:p w14:paraId="26E72B7F" w14:textId="77777777" w:rsidR="00660C67" w:rsidRDefault="00660C67" w:rsidP="007F4C66">
            <w:pPr>
              <w:pStyle w:val="CRCoverPage"/>
              <w:spacing w:after="0"/>
              <w:rPr>
                <w:sz w:val="8"/>
                <w:szCs w:val="8"/>
              </w:rPr>
            </w:pPr>
          </w:p>
        </w:tc>
      </w:tr>
      <w:tr w:rsidR="00660C67" w14:paraId="0C97385B" w14:textId="77777777" w:rsidTr="007F4C66">
        <w:trPr>
          <w:cantSplit/>
        </w:trPr>
        <w:tc>
          <w:tcPr>
            <w:tcW w:w="1843" w:type="dxa"/>
            <w:tcBorders>
              <w:left w:val="single" w:sz="4" w:space="0" w:color="auto"/>
            </w:tcBorders>
          </w:tcPr>
          <w:p w14:paraId="78C69285" w14:textId="77777777" w:rsidR="00660C67" w:rsidRDefault="00660C67" w:rsidP="007F4C66">
            <w:pPr>
              <w:pStyle w:val="CRCoverPage"/>
              <w:tabs>
                <w:tab w:val="right" w:pos="1759"/>
              </w:tabs>
              <w:spacing w:after="0"/>
              <w:rPr>
                <w:b/>
                <w:i/>
              </w:rPr>
            </w:pPr>
            <w:r>
              <w:rPr>
                <w:b/>
                <w:i/>
              </w:rPr>
              <w:t>Category:</w:t>
            </w:r>
          </w:p>
        </w:tc>
        <w:tc>
          <w:tcPr>
            <w:tcW w:w="851" w:type="dxa"/>
            <w:shd w:val="pct30" w:color="FFFF00" w:fill="auto"/>
          </w:tcPr>
          <w:p w14:paraId="74EFF4B2" w14:textId="0583E19C" w:rsidR="00660C67" w:rsidRDefault="00395466" w:rsidP="007F4C66">
            <w:pPr>
              <w:pStyle w:val="CRCoverPage"/>
              <w:spacing w:after="0"/>
              <w:ind w:left="100" w:right="-609"/>
              <w:rPr>
                <w:b/>
              </w:rPr>
            </w:pPr>
            <w:r>
              <w:rPr>
                <w:b/>
              </w:rPr>
              <w:t>F</w:t>
            </w:r>
          </w:p>
        </w:tc>
        <w:tc>
          <w:tcPr>
            <w:tcW w:w="3402" w:type="dxa"/>
            <w:gridSpan w:val="5"/>
            <w:tcBorders>
              <w:left w:val="nil"/>
            </w:tcBorders>
          </w:tcPr>
          <w:p w14:paraId="348B3E96" w14:textId="77777777" w:rsidR="00660C67" w:rsidRDefault="00660C67" w:rsidP="007F4C66">
            <w:pPr>
              <w:pStyle w:val="CRCoverPage"/>
              <w:spacing w:after="0"/>
            </w:pPr>
          </w:p>
        </w:tc>
        <w:tc>
          <w:tcPr>
            <w:tcW w:w="1417" w:type="dxa"/>
            <w:gridSpan w:val="3"/>
            <w:tcBorders>
              <w:left w:val="nil"/>
            </w:tcBorders>
          </w:tcPr>
          <w:p w14:paraId="5CECC5F3" w14:textId="77777777" w:rsidR="00660C67" w:rsidRDefault="00660C67" w:rsidP="007F4C66">
            <w:pPr>
              <w:pStyle w:val="CRCoverPage"/>
              <w:spacing w:after="0"/>
              <w:jc w:val="right"/>
              <w:rPr>
                <w:b/>
                <w:i/>
              </w:rPr>
            </w:pPr>
            <w:r>
              <w:rPr>
                <w:b/>
                <w:i/>
              </w:rPr>
              <w:t>Release:</w:t>
            </w:r>
          </w:p>
        </w:tc>
        <w:tc>
          <w:tcPr>
            <w:tcW w:w="2127" w:type="dxa"/>
            <w:tcBorders>
              <w:right w:val="single" w:sz="4" w:space="0" w:color="auto"/>
            </w:tcBorders>
            <w:shd w:val="pct30" w:color="FFFF00" w:fill="auto"/>
          </w:tcPr>
          <w:p w14:paraId="0272E3BB" w14:textId="77777777" w:rsidR="00660C67" w:rsidRDefault="008922BF" w:rsidP="007F4C66">
            <w:pPr>
              <w:pStyle w:val="CRCoverPage"/>
              <w:spacing w:after="0"/>
              <w:ind w:left="100"/>
            </w:pPr>
            <w:fldSimple w:instr=" DOCPROPERTY  Release  \* MERGEFORMAT ">
              <w:r w:rsidR="00660C67">
                <w:t>Rel-17</w:t>
              </w:r>
            </w:fldSimple>
          </w:p>
        </w:tc>
      </w:tr>
      <w:tr w:rsidR="00660C67" w14:paraId="497A07CB" w14:textId="77777777" w:rsidTr="007F4C66">
        <w:tc>
          <w:tcPr>
            <w:tcW w:w="1843" w:type="dxa"/>
            <w:tcBorders>
              <w:left w:val="single" w:sz="4" w:space="0" w:color="auto"/>
              <w:bottom w:val="single" w:sz="4" w:space="0" w:color="auto"/>
            </w:tcBorders>
          </w:tcPr>
          <w:p w14:paraId="2059B01D" w14:textId="77777777" w:rsidR="00660C67" w:rsidRDefault="00660C67" w:rsidP="007F4C66">
            <w:pPr>
              <w:pStyle w:val="CRCoverPage"/>
              <w:spacing w:after="0"/>
              <w:rPr>
                <w:b/>
                <w:i/>
              </w:rPr>
            </w:pPr>
          </w:p>
        </w:tc>
        <w:tc>
          <w:tcPr>
            <w:tcW w:w="4677" w:type="dxa"/>
            <w:gridSpan w:val="8"/>
            <w:tcBorders>
              <w:bottom w:val="single" w:sz="4" w:space="0" w:color="auto"/>
            </w:tcBorders>
          </w:tcPr>
          <w:p w14:paraId="2BC603B9" w14:textId="77777777" w:rsidR="00660C67" w:rsidRDefault="00660C67" w:rsidP="007F4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898777" w14:textId="77777777" w:rsidR="00660C67" w:rsidRDefault="00660C67" w:rsidP="007F4C66">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451ECBB7" w14:textId="77777777" w:rsidR="00660C67" w:rsidRDefault="00660C67" w:rsidP="007F4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0C67" w14:paraId="4123BCE5" w14:textId="77777777" w:rsidTr="007F4C66">
        <w:tc>
          <w:tcPr>
            <w:tcW w:w="1843" w:type="dxa"/>
          </w:tcPr>
          <w:p w14:paraId="6989C831" w14:textId="77777777" w:rsidR="00660C67" w:rsidRDefault="00660C67" w:rsidP="007F4C66">
            <w:pPr>
              <w:pStyle w:val="CRCoverPage"/>
              <w:spacing w:after="0"/>
              <w:rPr>
                <w:b/>
                <w:i/>
                <w:sz w:val="8"/>
                <w:szCs w:val="8"/>
              </w:rPr>
            </w:pPr>
          </w:p>
        </w:tc>
        <w:tc>
          <w:tcPr>
            <w:tcW w:w="7797" w:type="dxa"/>
            <w:gridSpan w:val="10"/>
          </w:tcPr>
          <w:p w14:paraId="65D1EAA6" w14:textId="77777777" w:rsidR="00660C67" w:rsidRDefault="00660C67" w:rsidP="007F4C66">
            <w:pPr>
              <w:pStyle w:val="CRCoverPage"/>
              <w:spacing w:after="0"/>
              <w:rPr>
                <w:sz w:val="8"/>
                <w:szCs w:val="8"/>
              </w:rPr>
            </w:pPr>
          </w:p>
        </w:tc>
      </w:tr>
      <w:tr w:rsidR="00660C67" w14:paraId="7656F259" w14:textId="77777777" w:rsidTr="007F4C66">
        <w:tc>
          <w:tcPr>
            <w:tcW w:w="2694" w:type="dxa"/>
            <w:gridSpan w:val="2"/>
            <w:tcBorders>
              <w:top w:val="single" w:sz="4" w:space="0" w:color="auto"/>
              <w:left w:val="single" w:sz="4" w:space="0" w:color="auto"/>
            </w:tcBorders>
          </w:tcPr>
          <w:p w14:paraId="131267D3" w14:textId="77777777" w:rsidR="00660C67" w:rsidRDefault="00660C67" w:rsidP="007F4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25B9D5" w14:textId="7283AD62" w:rsidR="00660C67" w:rsidRPr="00452AB2" w:rsidRDefault="00395466" w:rsidP="00475DE3">
            <w:pPr>
              <w:pStyle w:val="CRCoverPage"/>
              <w:spacing w:after="0"/>
              <w:rPr>
                <w:rFonts w:eastAsia="맑은 고딕" w:cs="Arial"/>
                <w:lang w:eastAsia="ko-KR"/>
              </w:rPr>
            </w:pPr>
            <w:r>
              <w:rPr>
                <w:rFonts w:eastAsia="맑은 고딕" w:cs="Arial" w:hint="eastAsia"/>
                <w:lang w:eastAsia="ko-KR"/>
              </w:rPr>
              <w:t>According to current specification, the UE does not</w:t>
            </w:r>
            <w:r>
              <w:rPr>
                <w:rFonts w:eastAsia="맑은 고딕" w:cs="Arial"/>
                <w:lang w:eastAsia="ko-KR"/>
              </w:rPr>
              <w:t xml:space="preserve"> stop timer T346g, if running upon initiation of re-establishment. It may cause issues on network side i.e. RRC state mismatch problems if T346g is expired after successful re-establishement or fallback to establishment. To avoid such potential issues, </w:t>
            </w:r>
            <w:r w:rsidR="00452AB2">
              <w:rPr>
                <w:rFonts w:eastAsia="맑은 고딕" w:cs="Arial"/>
                <w:lang w:eastAsia="ko-KR"/>
              </w:rPr>
              <w:t xml:space="preserve">two </w:t>
            </w:r>
            <w:r w:rsidR="00475DE3">
              <w:rPr>
                <w:rFonts w:eastAsia="맑은 고딕" w:cs="Arial"/>
                <w:lang w:eastAsia="ko-KR"/>
              </w:rPr>
              <w:t>changes</w:t>
            </w:r>
            <w:r w:rsidR="00452AB2">
              <w:rPr>
                <w:rFonts w:eastAsia="맑은 고딕" w:cs="Arial"/>
                <w:lang w:eastAsia="ko-KR"/>
              </w:rPr>
              <w:t xml:space="preserve"> are to be specified i.e. 1) UE stops timer T346g, if running in case UE decides to initiate re-establishment procedures or 2) UE may not trigger re-establishment procedure itself while T346g is running.  </w:t>
            </w:r>
          </w:p>
        </w:tc>
      </w:tr>
      <w:tr w:rsidR="00660C67" w14:paraId="1B39D947" w14:textId="77777777" w:rsidTr="007F4C66">
        <w:tc>
          <w:tcPr>
            <w:tcW w:w="2694" w:type="dxa"/>
            <w:gridSpan w:val="2"/>
            <w:tcBorders>
              <w:left w:val="single" w:sz="4" w:space="0" w:color="auto"/>
            </w:tcBorders>
          </w:tcPr>
          <w:p w14:paraId="009C3599"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03C0EC67" w14:textId="77777777" w:rsidR="00660C67" w:rsidRDefault="00660C67" w:rsidP="007F4C66">
            <w:pPr>
              <w:pStyle w:val="CRCoverPage"/>
              <w:spacing w:after="0"/>
              <w:rPr>
                <w:sz w:val="8"/>
                <w:szCs w:val="8"/>
              </w:rPr>
            </w:pPr>
          </w:p>
        </w:tc>
      </w:tr>
      <w:tr w:rsidR="00660C67" w14:paraId="13EC153B" w14:textId="77777777" w:rsidTr="007F4C66">
        <w:tc>
          <w:tcPr>
            <w:tcW w:w="2694" w:type="dxa"/>
            <w:gridSpan w:val="2"/>
            <w:tcBorders>
              <w:left w:val="single" w:sz="4" w:space="0" w:color="auto"/>
            </w:tcBorders>
          </w:tcPr>
          <w:p w14:paraId="15513E10" w14:textId="77777777" w:rsidR="00660C67" w:rsidRDefault="00660C67" w:rsidP="007F4C6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8E352E5" w14:textId="4D3E5C27" w:rsidR="00452AB2" w:rsidRDefault="00452AB2" w:rsidP="007F4C66">
            <w:pPr>
              <w:pStyle w:val="EW"/>
              <w:keepNext/>
              <w:overflowPunct/>
              <w:autoSpaceDE/>
              <w:autoSpaceDN/>
              <w:adjustRightInd/>
              <w:ind w:left="0" w:firstLine="0"/>
              <w:textAlignment w:val="auto"/>
              <w:rPr>
                <w:rFonts w:ascii="Arial" w:eastAsia="맑은 고딕" w:hAnsi="Arial" w:cs="Arial"/>
                <w:lang w:eastAsia="ko-KR"/>
              </w:rPr>
            </w:pPr>
            <w:r>
              <w:rPr>
                <w:rFonts w:ascii="Arial" w:eastAsia="맑은 고딕" w:hAnsi="Arial" w:cs="Arial" w:hint="eastAsia"/>
                <w:lang w:eastAsia="ko-KR"/>
              </w:rPr>
              <w:t xml:space="preserve">1/ Add NOTE in clause 5.3.7.2 that </w:t>
            </w:r>
            <w:r>
              <w:rPr>
                <w:rFonts w:ascii="Arial" w:eastAsia="맑은 고딕" w:hAnsi="Arial" w:cs="Arial"/>
                <w:lang w:eastAsia="ko-KR"/>
              </w:rPr>
              <w:t xml:space="preserve">it is up to UE implementation whether to initiate the re-establishment procedure while T346g is running. </w:t>
            </w:r>
          </w:p>
          <w:p w14:paraId="6C620FD8" w14:textId="0906BCD8" w:rsidR="00452AB2" w:rsidRDefault="00452AB2" w:rsidP="007F4C66">
            <w:pPr>
              <w:pStyle w:val="EW"/>
              <w:keepNext/>
              <w:overflowPunct/>
              <w:autoSpaceDE/>
              <w:autoSpaceDN/>
              <w:adjustRightInd/>
              <w:ind w:left="0" w:firstLine="0"/>
              <w:textAlignment w:val="auto"/>
              <w:rPr>
                <w:rFonts w:ascii="Arial" w:eastAsia="맑은 고딕" w:hAnsi="Arial" w:cs="Arial"/>
                <w:lang w:eastAsia="ko-KR"/>
              </w:rPr>
            </w:pPr>
          </w:p>
          <w:p w14:paraId="6287692F" w14:textId="024594D5" w:rsidR="00452AB2" w:rsidRDefault="00452AB2" w:rsidP="007F4C66">
            <w:pPr>
              <w:pStyle w:val="EW"/>
              <w:keepNext/>
              <w:overflowPunct/>
              <w:autoSpaceDE/>
              <w:autoSpaceDN/>
              <w:adjustRightInd/>
              <w:ind w:left="0" w:firstLine="0"/>
              <w:textAlignment w:val="auto"/>
              <w:rPr>
                <w:rFonts w:ascii="Arial" w:eastAsia="맑은 고딕" w:hAnsi="Arial" w:cs="Arial"/>
                <w:lang w:eastAsia="ko-KR"/>
              </w:rPr>
            </w:pPr>
            <w:r>
              <w:rPr>
                <w:rFonts w:ascii="Arial" w:eastAsia="맑은 고딕" w:hAnsi="Arial" w:cs="Arial"/>
                <w:lang w:eastAsia="ko-KR"/>
              </w:rPr>
              <w:t xml:space="preserve">2/ Specify procedure texts in clauses 5.3.7.2 and 5.3.7.3 such that UE stops timer T346g, if running upon releasing </w:t>
            </w:r>
            <w:r>
              <w:rPr>
                <w:rFonts w:ascii="Arial" w:eastAsia="맑은 고딕" w:hAnsi="Arial" w:cs="Arial"/>
                <w:i/>
                <w:lang w:eastAsia="ko-KR"/>
              </w:rPr>
              <w:t>musim-LeaveAssistanceConfig</w:t>
            </w:r>
            <w:r>
              <w:rPr>
                <w:rFonts w:ascii="Arial" w:eastAsia="맑은 고딕" w:hAnsi="Arial" w:cs="Arial"/>
                <w:lang w:eastAsia="ko-KR"/>
              </w:rPr>
              <w:t xml:space="preserve"> during the re-establishment procedure.</w:t>
            </w:r>
          </w:p>
          <w:p w14:paraId="00B339BD" w14:textId="76BAC5FF" w:rsidR="00452AB2" w:rsidRDefault="00452AB2" w:rsidP="007F4C66">
            <w:pPr>
              <w:pStyle w:val="EW"/>
              <w:keepNext/>
              <w:overflowPunct/>
              <w:autoSpaceDE/>
              <w:autoSpaceDN/>
              <w:adjustRightInd/>
              <w:ind w:left="0" w:firstLine="0"/>
              <w:textAlignment w:val="auto"/>
              <w:rPr>
                <w:rFonts w:ascii="Arial" w:eastAsia="맑은 고딕" w:hAnsi="Arial" w:cs="Arial"/>
                <w:lang w:eastAsia="ko-KR"/>
              </w:rPr>
            </w:pPr>
          </w:p>
          <w:p w14:paraId="764ACCA2" w14:textId="4DC1572E" w:rsidR="00452AB2" w:rsidRPr="00452AB2" w:rsidRDefault="00452AB2" w:rsidP="007F4C66">
            <w:pPr>
              <w:pStyle w:val="EW"/>
              <w:keepNext/>
              <w:overflowPunct/>
              <w:autoSpaceDE/>
              <w:autoSpaceDN/>
              <w:adjustRightInd/>
              <w:ind w:left="0" w:firstLine="0"/>
              <w:textAlignment w:val="auto"/>
              <w:rPr>
                <w:rFonts w:ascii="Arial" w:eastAsia="맑은 고딕" w:hAnsi="Arial" w:cs="Arial"/>
                <w:lang w:eastAsia="ko-KR"/>
              </w:rPr>
            </w:pPr>
            <w:r>
              <w:rPr>
                <w:rFonts w:ascii="Arial" w:eastAsia="맑은 고딕" w:hAnsi="Arial" w:cs="Arial"/>
                <w:lang w:eastAsia="ko-KR"/>
              </w:rPr>
              <w:t xml:space="preserve">3/ Update the informative table in 7.1.1 such that UE stops timer T346g, if running upon releasing </w:t>
            </w:r>
            <w:r>
              <w:rPr>
                <w:rFonts w:ascii="Arial" w:eastAsia="맑은 고딕" w:hAnsi="Arial" w:cs="Arial"/>
                <w:i/>
                <w:lang w:eastAsia="ko-KR"/>
              </w:rPr>
              <w:t>musim-LeaveAssistanceConfig</w:t>
            </w:r>
            <w:r>
              <w:rPr>
                <w:rFonts w:ascii="Arial" w:eastAsia="맑은 고딕" w:hAnsi="Arial" w:cs="Arial"/>
                <w:lang w:eastAsia="ko-KR"/>
              </w:rPr>
              <w:t xml:space="preserve"> during the re-establishment procedure.</w:t>
            </w:r>
          </w:p>
          <w:p w14:paraId="28288C7D" w14:textId="0D3A5B0D" w:rsidR="00660C67" w:rsidRDefault="00660C67" w:rsidP="007F4C66">
            <w:pPr>
              <w:pStyle w:val="EW"/>
              <w:keepNext/>
              <w:overflowPunct/>
              <w:autoSpaceDE/>
              <w:autoSpaceDN/>
              <w:adjustRightInd/>
              <w:ind w:left="0" w:firstLine="0"/>
              <w:textAlignment w:val="auto"/>
            </w:pPr>
          </w:p>
          <w:p w14:paraId="12C3C550" w14:textId="77777777" w:rsidR="00452AB2" w:rsidRPr="00615406" w:rsidRDefault="00452AB2" w:rsidP="007F4C66">
            <w:pPr>
              <w:pStyle w:val="EW"/>
              <w:keepNext/>
              <w:overflowPunct/>
              <w:autoSpaceDE/>
              <w:autoSpaceDN/>
              <w:adjustRightInd/>
              <w:ind w:left="0" w:firstLine="0"/>
              <w:textAlignment w:val="auto"/>
              <w:rPr>
                <w:rFonts w:ascii="Arial" w:eastAsiaTheme="minorEastAsia" w:hAnsi="Arial" w:cs="Arial"/>
              </w:rPr>
            </w:pPr>
          </w:p>
          <w:p w14:paraId="36A27047" w14:textId="18109C5B" w:rsidR="00660C67" w:rsidRDefault="00452AB2" w:rsidP="007F4C66">
            <w:pPr>
              <w:pStyle w:val="CRCoverPage"/>
              <w:spacing w:after="0"/>
              <w:rPr>
                <w:b/>
                <w:bCs/>
                <w:noProof/>
                <w:lang w:val="sv-SE"/>
              </w:rPr>
            </w:pPr>
            <w:r>
              <w:rPr>
                <w:b/>
                <w:bCs/>
                <w:noProof/>
                <w:lang w:val="sv-SE"/>
              </w:rPr>
              <w:t>Impact analysis</w:t>
            </w:r>
          </w:p>
          <w:p w14:paraId="6D1C805B"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14:paraId="79751240" w14:textId="1B4A105F" w:rsidR="00452AB2" w:rsidRPr="00AB1748" w:rsidRDefault="00452AB2" w:rsidP="00452AB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w:t>
            </w:r>
          </w:p>
          <w:p w14:paraId="504B2021" w14:textId="77777777" w:rsidR="00452AB2" w:rsidRPr="003220B4" w:rsidRDefault="00452AB2" w:rsidP="007F4C66">
            <w:pPr>
              <w:pStyle w:val="CRCoverPage"/>
              <w:spacing w:after="0"/>
              <w:rPr>
                <w:b/>
                <w:bCs/>
                <w:noProof/>
                <w:lang w:val="sv-SE"/>
              </w:rPr>
            </w:pPr>
          </w:p>
          <w:p w14:paraId="49AD7E87"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14:paraId="4E28578B" w14:textId="4DF3698F" w:rsidR="00660C67" w:rsidRPr="0056212C" w:rsidRDefault="00452AB2" w:rsidP="007F4C66">
            <w:pPr>
              <w:pStyle w:val="CRCoverPage"/>
              <w:spacing w:after="0"/>
              <w:rPr>
                <w:noProof/>
                <w:lang w:val="sv-SE"/>
              </w:rPr>
            </w:pPr>
            <w:r>
              <w:rPr>
                <w:noProof/>
                <w:lang w:val="sv-SE"/>
              </w:rPr>
              <w:t xml:space="preserve">RRC connection re-establishment procedure while T346g is running. </w:t>
            </w:r>
          </w:p>
          <w:p w14:paraId="7CB35F36" w14:textId="77777777" w:rsidR="00660C67" w:rsidRDefault="00660C67" w:rsidP="007F4C66">
            <w:pPr>
              <w:pStyle w:val="CRCoverPage"/>
              <w:spacing w:after="0"/>
              <w:ind w:left="100"/>
              <w:rPr>
                <w:noProof/>
                <w:lang w:val="sv-SE"/>
              </w:rPr>
            </w:pPr>
          </w:p>
          <w:p w14:paraId="7EE50B2C"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14:paraId="6226A06B" w14:textId="0B80F835" w:rsidR="00452AB2" w:rsidRDefault="00452AB2" w:rsidP="007F4C66">
            <w:pPr>
              <w:pStyle w:val="CRCoverPage"/>
              <w:spacing w:after="0"/>
              <w:rPr>
                <w:rFonts w:eastAsiaTheme="minorEastAsia"/>
                <w:noProof/>
                <w:lang w:eastAsia="ko-KR"/>
              </w:rPr>
            </w:pPr>
            <w:r w:rsidRPr="00AB1748">
              <w:rPr>
                <w:rFonts w:eastAsiaTheme="minorEastAsia"/>
                <w:noProof/>
                <w:lang w:eastAsia="ko-KR"/>
              </w:rPr>
              <w:t>If the UE is implemented according to the CR while the network is not, there is no inter-operability issue</w:t>
            </w:r>
            <w:r>
              <w:rPr>
                <w:rFonts w:eastAsiaTheme="minorEastAsia"/>
                <w:noProof/>
                <w:lang w:eastAsia="ko-KR"/>
              </w:rPr>
              <w:t xml:space="preserve">. </w:t>
            </w:r>
          </w:p>
          <w:p w14:paraId="4938679F" w14:textId="4473D722" w:rsidR="00660C67" w:rsidRPr="00452AB2" w:rsidRDefault="00452AB2" w:rsidP="00452AB2">
            <w:pPr>
              <w:pStyle w:val="CRCoverPage"/>
              <w:spacing w:after="0"/>
              <w:rPr>
                <w:noProof/>
                <w:lang w:val="sv-SE"/>
              </w:rPr>
            </w:pPr>
            <w:r>
              <w:rPr>
                <w:rFonts w:eastAsiaTheme="minorEastAsia"/>
                <w:noProof/>
                <w:lang w:eastAsia="ko-KR"/>
              </w:rPr>
              <w:t xml:space="preserve">If </w:t>
            </w:r>
            <w:r w:rsidRPr="00AB1748">
              <w:rPr>
                <w:rFonts w:eastAsiaTheme="minorEastAsia"/>
                <w:noProof/>
                <w:lang w:eastAsia="ko-KR"/>
              </w:rPr>
              <w:t xml:space="preserve">network is implemented according to the CR while the UE is not, </w:t>
            </w:r>
            <w:r>
              <w:rPr>
                <w:rFonts w:eastAsiaTheme="minorEastAsia"/>
                <w:noProof/>
                <w:lang w:eastAsia="ko-KR"/>
              </w:rPr>
              <w:t xml:space="preserve">network may consider the UE stays in RRC_CONNECTED state while the UE is in RRC_IDLE state. </w:t>
            </w:r>
          </w:p>
        </w:tc>
      </w:tr>
      <w:tr w:rsidR="00660C67" w14:paraId="1785ED7C" w14:textId="77777777" w:rsidTr="007F4C66">
        <w:tc>
          <w:tcPr>
            <w:tcW w:w="2694" w:type="dxa"/>
            <w:gridSpan w:val="2"/>
            <w:tcBorders>
              <w:left w:val="single" w:sz="4" w:space="0" w:color="auto"/>
            </w:tcBorders>
          </w:tcPr>
          <w:p w14:paraId="62F7436F"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42E2F2B5" w14:textId="77777777" w:rsidR="00660C67" w:rsidRDefault="00660C67" w:rsidP="007F4C66">
            <w:pPr>
              <w:pStyle w:val="CRCoverPage"/>
              <w:spacing w:after="0"/>
              <w:rPr>
                <w:sz w:val="8"/>
                <w:szCs w:val="8"/>
              </w:rPr>
            </w:pPr>
          </w:p>
        </w:tc>
      </w:tr>
      <w:tr w:rsidR="00660C67" w14:paraId="4F3AC855" w14:textId="77777777" w:rsidTr="007F4C66">
        <w:tc>
          <w:tcPr>
            <w:tcW w:w="2694" w:type="dxa"/>
            <w:gridSpan w:val="2"/>
            <w:tcBorders>
              <w:left w:val="single" w:sz="4" w:space="0" w:color="auto"/>
              <w:bottom w:val="single" w:sz="4" w:space="0" w:color="auto"/>
            </w:tcBorders>
          </w:tcPr>
          <w:p w14:paraId="07F47ED3" w14:textId="77777777" w:rsidR="00660C67" w:rsidRDefault="00660C67" w:rsidP="007F4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B210C9" w14:textId="03C43176" w:rsidR="00660C67" w:rsidRDefault="00452AB2" w:rsidP="007F4C66">
            <w:pPr>
              <w:pStyle w:val="CRCoverPage"/>
              <w:spacing w:after="0"/>
            </w:pPr>
            <w:r>
              <w:t>Network does not know whether UE stops timer T346g, if running during re-establishment procedur</w:t>
            </w:r>
            <w:r w:rsidR="009D4C4D">
              <w:t xml:space="preserve">e so that RRC state mismatch problems may occur. </w:t>
            </w:r>
            <w:r w:rsidR="00660C67">
              <w:t xml:space="preserve"> </w:t>
            </w:r>
          </w:p>
        </w:tc>
      </w:tr>
      <w:tr w:rsidR="00660C67" w14:paraId="157CD67B" w14:textId="77777777" w:rsidTr="007F4C66">
        <w:tc>
          <w:tcPr>
            <w:tcW w:w="2694" w:type="dxa"/>
            <w:gridSpan w:val="2"/>
          </w:tcPr>
          <w:p w14:paraId="1D245280" w14:textId="77777777" w:rsidR="00660C67" w:rsidRDefault="00660C67" w:rsidP="007F4C66">
            <w:pPr>
              <w:pStyle w:val="CRCoverPage"/>
              <w:spacing w:after="0"/>
              <w:rPr>
                <w:b/>
                <w:i/>
                <w:sz w:val="8"/>
                <w:szCs w:val="8"/>
              </w:rPr>
            </w:pPr>
          </w:p>
        </w:tc>
        <w:tc>
          <w:tcPr>
            <w:tcW w:w="6946" w:type="dxa"/>
            <w:gridSpan w:val="9"/>
          </w:tcPr>
          <w:p w14:paraId="157DC860" w14:textId="77777777" w:rsidR="00660C67" w:rsidRDefault="00660C67" w:rsidP="007F4C66">
            <w:pPr>
              <w:pStyle w:val="CRCoverPage"/>
              <w:spacing w:after="0"/>
              <w:rPr>
                <w:sz w:val="8"/>
                <w:szCs w:val="8"/>
              </w:rPr>
            </w:pPr>
          </w:p>
        </w:tc>
      </w:tr>
      <w:tr w:rsidR="00660C67" w14:paraId="787E24B8" w14:textId="77777777" w:rsidTr="007F4C66">
        <w:tc>
          <w:tcPr>
            <w:tcW w:w="2694" w:type="dxa"/>
            <w:gridSpan w:val="2"/>
            <w:tcBorders>
              <w:top w:val="single" w:sz="4" w:space="0" w:color="auto"/>
              <w:left w:val="single" w:sz="4" w:space="0" w:color="auto"/>
            </w:tcBorders>
          </w:tcPr>
          <w:p w14:paraId="713CEAB9" w14:textId="77777777" w:rsidR="00660C67" w:rsidRDefault="00660C67" w:rsidP="007F4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05A455" w14:textId="284176FD" w:rsidR="00660C67" w:rsidRPr="00ED3B14" w:rsidRDefault="009D4C4D" w:rsidP="007F4C66">
            <w:pPr>
              <w:overflowPunct/>
              <w:autoSpaceDE/>
              <w:autoSpaceDN/>
              <w:adjustRightInd/>
              <w:spacing w:after="0"/>
              <w:textAlignment w:val="auto"/>
              <w:rPr>
                <w:rFonts w:ascii="Arial" w:eastAsiaTheme="minorEastAsia" w:hAnsi="Arial"/>
                <w:noProof/>
              </w:rPr>
            </w:pPr>
            <w:r>
              <w:rPr>
                <w:rFonts w:ascii="Arial" w:eastAsiaTheme="minorEastAsia" w:hAnsi="Arial"/>
                <w:noProof/>
              </w:rPr>
              <w:t>5.3.7.2, 5.3.7.3, 7.1.1</w:t>
            </w:r>
          </w:p>
        </w:tc>
      </w:tr>
      <w:tr w:rsidR="00660C67" w14:paraId="0FD880B8" w14:textId="77777777" w:rsidTr="007F4C66">
        <w:tc>
          <w:tcPr>
            <w:tcW w:w="2694" w:type="dxa"/>
            <w:gridSpan w:val="2"/>
            <w:tcBorders>
              <w:left w:val="single" w:sz="4" w:space="0" w:color="auto"/>
            </w:tcBorders>
          </w:tcPr>
          <w:p w14:paraId="1A53B0DD"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17B4D83E" w14:textId="77777777" w:rsidR="00660C67" w:rsidRDefault="00660C67" w:rsidP="007F4C66">
            <w:pPr>
              <w:pStyle w:val="CRCoverPage"/>
              <w:spacing w:after="0"/>
              <w:rPr>
                <w:sz w:val="8"/>
                <w:szCs w:val="8"/>
              </w:rPr>
            </w:pPr>
          </w:p>
        </w:tc>
      </w:tr>
      <w:tr w:rsidR="00660C67" w14:paraId="266DE456" w14:textId="77777777" w:rsidTr="007F4C66">
        <w:tc>
          <w:tcPr>
            <w:tcW w:w="2694" w:type="dxa"/>
            <w:gridSpan w:val="2"/>
            <w:tcBorders>
              <w:left w:val="single" w:sz="4" w:space="0" w:color="auto"/>
            </w:tcBorders>
          </w:tcPr>
          <w:p w14:paraId="7FCEBD2D" w14:textId="77777777" w:rsidR="00660C67" w:rsidRDefault="00660C67" w:rsidP="007F4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3C593D" w14:textId="77777777" w:rsidR="00660C67" w:rsidRDefault="00660C67" w:rsidP="007F4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85698" w14:textId="77777777" w:rsidR="00660C67" w:rsidRDefault="00660C67" w:rsidP="007F4C66">
            <w:pPr>
              <w:pStyle w:val="CRCoverPage"/>
              <w:spacing w:after="0"/>
              <w:jc w:val="center"/>
              <w:rPr>
                <w:b/>
                <w:caps/>
              </w:rPr>
            </w:pPr>
            <w:r>
              <w:rPr>
                <w:b/>
                <w:caps/>
              </w:rPr>
              <w:t>N</w:t>
            </w:r>
          </w:p>
        </w:tc>
        <w:tc>
          <w:tcPr>
            <w:tcW w:w="2977" w:type="dxa"/>
            <w:gridSpan w:val="4"/>
          </w:tcPr>
          <w:p w14:paraId="1B5EF277" w14:textId="77777777" w:rsidR="00660C67" w:rsidRDefault="00660C67" w:rsidP="007F4C66">
            <w:pPr>
              <w:pStyle w:val="CRCoverPage"/>
              <w:tabs>
                <w:tab w:val="right" w:pos="2893"/>
              </w:tabs>
              <w:spacing w:after="0"/>
            </w:pPr>
          </w:p>
        </w:tc>
        <w:tc>
          <w:tcPr>
            <w:tcW w:w="3401" w:type="dxa"/>
            <w:gridSpan w:val="3"/>
            <w:tcBorders>
              <w:right w:val="single" w:sz="4" w:space="0" w:color="auto"/>
            </w:tcBorders>
            <w:shd w:val="clear" w:color="FFFF00" w:fill="auto"/>
          </w:tcPr>
          <w:p w14:paraId="248892A1" w14:textId="77777777" w:rsidR="00660C67" w:rsidRDefault="00660C67" w:rsidP="007F4C66">
            <w:pPr>
              <w:pStyle w:val="CRCoverPage"/>
              <w:spacing w:after="0"/>
              <w:ind w:left="99"/>
            </w:pPr>
          </w:p>
        </w:tc>
      </w:tr>
      <w:tr w:rsidR="00660C67" w14:paraId="341D327F" w14:textId="77777777" w:rsidTr="007F4C66">
        <w:tc>
          <w:tcPr>
            <w:tcW w:w="2694" w:type="dxa"/>
            <w:gridSpan w:val="2"/>
            <w:tcBorders>
              <w:left w:val="single" w:sz="4" w:space="0" w:color="auto"/>
            </w:tcBorders>
          </w:tcPr>
          <w:p w14:paraId="60DD7368" w14:textId="77777777" w:rsidR="00660C67" w:rsidRDefault="00660C67" w:rsidP="007F4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A1578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72AAA" w14:textId="727E8B7E" w:rsidR="00660C67" w:rsidRPr="009D4C4D" w:rsidRDefault="009D4C4D" w:rsidP="007F4C66">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4A1C68B7" w14:textId="77777777" w:rsidR="00660C67" w:rsidRDefault="00660C67" w:rsidP="007F4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EA0DB8" w14:textId="77777777" w:rsidR="00660C67" w:rsidRDefault="00660C67" w:rsidP="007F4C66">
            <w:pPr>
              <w:pStyle w:val="CRCoverPage"/>
              <w:spacing w:after="0"/>
              <w:ind w:left="99"/>
            </w:pPr>
            <w:r>
              <w:t xml:space="preserve">TS... CR ... </w:t>
            </w:r>
          </w:p>
        </w:tc>
      </w:tr>
      <w:tr w:rsidR="00660C67" w14:paraId="1E57AAA4" w14:textId="77777777" w:rsidTr="007F4C66">
        <w:tc>
          <w:tcPr>
            <w:tcW w:w="2694" w:type="dxa"/>
            <w:gridSpan w:val="2"/>
            <w:tcBorders>
              <w:left w:val="single" w:sz="4" w:space="0" w:color="auto"/>
            </w:tcBorders>
          </w:tcPr>
          <w:p w14:paraId="5F270621" w14:textId="77777777" w:rsidR="00660C67" w:rsidRDefault="00660C67" w:rsidP="007F4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23119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642B2" w14:textId="7BBA5AD4" w:rsidR="00660C67" w:rsidRPr="009D4C4D" w:rsidRDefault="009D4C4D" w:rsidP="007F4C66">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491957BE" w14:textId="77777777" w:rsidR="00660C67" w:rsidRDefault="00660C67" w:rsidP="007F4C66">
            <w:pPr>
              <w:pStyle w:val="CRCoverPage"/>
              <w:spacing w:after="0"/>
            </w:pPr>
            <w:r>
              <w:t xml:space="preserve"> Test specifications</w:t>
            </w:r>
          </w:p>
        </w:tc>
        <w:tc>
          <w:tcPr>
            <w:tcW w:w="3401" w:type="dxa"/>
            <w:gridSpan w:val="3"/>
            <w:tcBorders>
              <w:right w:val="single" w:sz="4" w:space="0" w:color="auto"/>
            </w:tcBorders>
            <w:shd w:val="pct30" w:color="FFFF00" w:fill="auto"/>
          </w:tcPr>
          <w:p w14:paraId="6C47ECE3" w14:textId="77777777" w:rsidR="00660C67" w:rsidRDefault="00660C67" w:rsidP="007F4C66">
            <w:pPr>
              <w:pStyle w:val="CRCoverPage"/>
              <w:spacing w:after="0"/>
              <w:ind w:left="99"/>
            </w:pPr>
            <w:r>
              <w:t xml:space="preserve">TS/TR ... CR ... </w:t>
            </w:r>
          </w:p>
        </w:tc>
      </w:tr>
      <w:tr w:rsidR="00660C67" w14:paraId="3A5E1E2F" w14:textId="77777777" w:rsidTr="007F4C66">
        <w:tc>
          <w:tcPr>
            <w:tcW w:w="2694" w:type="dxa"/>
            <w:gridSpan w:val="2"/>
            <w:tcBorders>
              <w:left w:val="single" w:sz="4" w:space="0" w:color="auto"/>
            </w:tcBorders>
          </w:tcPr>
          <w:p w14:paraId="243A17E4" w14:textId="77777777" w:rsidR="00660C67" w:rsidRDefault="00660C67" w:rsidP="007F4C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B35626"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CE537" w14:textId="373B732C" w:rsidR="00660C67" w:rsidRPr="009D4C4D" w:rsidRDefault="009D4C4D" w:rsidP="007F4C66">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0DF26106" w14:textId="77777777" w:rsidR="00660C67" w:rsidRDefault="00660C67" w:rsidP="007F4C66">
            <w:pPr>
              <w:pStyle w:val="CRCoverPage"/>
              <w:spacing w:after="0"/>
            </w:pPr>
            <w:r>
              <w:t xml:space="preserve"> O&amp;M Specifications</w:t>
            </w:r>
          </w:p>
        </w:tc>
        <w:tc>
          <w:tcPr>
            <w:tcW w:w="3401" w:type="dxa"/>
            <w:gridSpan w:val="3"/>
            <w:tcBorders>
              <w:right w:val="single" w:sz="4" w:space="0" w:color="auto"/>
            </w:tcBorders>
            <w:shd w:val="pct30" w:color="FFFF00" w:fill="auto"/>
          </w:tcPr>
          <w:p w14:paraId="2680E857" w14:textId="77777777" w:rsidR="00660C67" w:rsidRDefault="00660C67" w:rsidP="007F4C66">
            <w:pPr>
              <w:pStyle w:val="CRCoverPage"/>
              <w:spacing w:after="0"/>
              <w:ind w:left="99"/>
            </w:pPr>
            <w:r>
              <w:t xml:space="preserve">TS/TR ... CR ... </w:t>
            </w:r>
          </w:p>
        </w:tc>
      </w:tr>
      <w:tr w:rsidR="00660C67" w14:paraId="6B27B0EF" w14:textId="77777777" w:rsidTr="007F4C66">
        <w:tc>
          <w:tcPr>
            <w:tcW w:w="2694" w:type="dxa"/>
            <w:gridSpan w:val="2"/>
            <w:tcBorders>
              <w:left w:val="single" w:sz="4" w:space="0" w:color="auto"/>
            </w:tcBorders>
          </w:tcPr>
          <w:p w14:paraId="47B8BCFA" w14:textId="77777777" w:rsidR="00660C67" w:rsidRDefault="00660C67" w:rsidP="007F4C66">
            <w:pPr>
              <w:pStyle w:val="CRCoverPage"/>
              <w:spacing w:after="0"/>
              <w:rPr>
                <w:b/>
                <w:i/>
              </w:rPr>
            </w:pPr>
          </w:p>
        </w:tc>
        <w:tc>
          <w:tcPr>
            <w:tcW w:w="6946" w:type="dxa"/>
            <w:gridSpan w:val="9"/>
            <w:tcBorders>
              <w:right w:val="single" w:sz="4" w:space="0" w:color="auto"/>
            </w:tcBorders>
          </w:tcPr>
          <w:p w14:paraId="15369CBD" w14:textId="77777777" w:rsidR="00660C67" w:rsidRDefault="00660C67" w:rsidP="007F4C66">
            <w:pPr>
              <w:pStyle w:val="CRCoverPage"/>
              <w:spacing w:after="0"/>
            </w:pPr>
          </w:p>
        </w:tc>
      </w:tr>
      <w:tr w:rsidR="00660C67" w14:paraId="3338CADB" w14:textId="77777777" w:rsidTr="007F4C66">
        <w:tc>
          <w:tcPr>
            <w:tcW w:w="2694" w:type="dxa"/>
            <w:gridSpan w:val="2"/>
            <w:tcBorders>
              <w:left w:val="single" w:sz="4" w:space="0" w:color="auto"/>
              <w:bottom w:val="single" w:sz="4" w:space="0" w:color="auto"/>
            </w:tcBorders>
          </w:tcPr>
          <w:p w14:paraId="6CBBBC74" w14:textId="77777777" w:rsidR="00660C67" w:rsidRDefault="00660C67" w:rsidP="007F4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39A340" w14:textId="77777777" w:rsidR="00660C67" w:rsidRDefault="00660C67" w:rsidP="007F4C66">
            <w:pPr>
              <w:pStyle w:val="CRCoverPage"/>
              <w:spacing w:after="0"/>
              <w:ind w:left="100"/>
            </w:pPr>
          </w:p>
        </w:tc>
      </w:tr>
      <w:tr w:rsidR="00660C67" w14:paraId="21274407" w14:textId="77777777" w:rsidTr="007F4C66">
        <w:tc>
          <w:tcPr>
            <w:tcW w:w="2694" w:type="dxa"/>
            <w:gridSpan w:val="2"/>
            <w:tcBorders>
              <w:top w:val="single" w:sz="4" w:space="0" w:color="auto"/>
              <w:bottom w:val="single" w:sz="4" w:space="0" w:color="auto"/>
            </w:tcBorders>
          </w:tcPr>
          <w:p w14:paraId="24CB1019" w14:textId="77777777" w:rsidR="00660C67" w:rsidRDefault="00660C67" w:rsidP="007F4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354F13" w14:textId="77777777" w:rsidR="00660C67" w:rsidRDefault="00660C67" w:rsidP="007F4C66">
            <w:pPr>
              <w:pStyle w:val="CRCoverPage"/>
              <w:spacing w:after="0"/>
              <w:ind w:left="100"/>
              <w:rPr>
                <w:sz w:val="8"/>
                <w:szCs w:val="8"/>
              </w:rPr>
            </w:pPr>
          </w:p>
        </w:tc>
      </w:tr>
      <w:tr w:rsidR="00660C67" w14:paraId="3AE3AD24" w14:textId="77777777" w:rsidTr="007F4C66">
        <w:tc>
          <w:tcPr>
            <w:tcW w:w="2694" w:type="dxa"/>
            <w:gridSpan w:val="2"/>
            <w:tcBorders>
              <w:top w:val="single" w:sz="4" w:space="0" w:color="auto"/>
              <w:left w:val="single" w:sz="4" w:space="0" w:color="auto"/>
              <w:bottom w:val="single" w:sz="4" w:space="0" w:color="auto"/>
            </w:tcBorders>
          </w:tcPr>
          <w:p w14:paraId="7A6975E4" w14:textId="77777777" w:rsidR="00660C67" w:rsidRDefault="00660C67" w:rsidP="007F4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C9241" w14:textId="77777777" w:rsidR="00660C67" w:rsidRDefault="00660C67" w:rsidP="007F4C66">
            <w:pPr>
              <w:pStyle w:val="CRCoverPage"/>
              <w:spacing w:after="0"/>
              <w:ind w:left="100"/>
            </w:pPr>
          </w:p>
        </w:tc>
      </w:tr>
    </w:tbl>
    <w:p w14:paraId="7D38F2C8" w14:textId="77777777" w:rsidR="00660C67" w:rsidRDefault="00660C67" w:rsidP="00660C67">
      <w:pPr>
        <w:rPr>
          <w:rFonts w:eastAsia="MS Mincho"/>
        </w:rPr>
        <w:sectPr w:rsidR="00660C67" w:rsidSect="00660C67">
          <w:headerReference w:type="default" r:id="rId14"/>
          <w:footnotePr>
            <w:numRestart w:val="eachSect"/>
          </w:footnotePr>
          <w:pgSz w:w="16840" w:h="11907" w:orient="landscape"/>
          <w:pgMar w:top="1133" w:right="1416" w:bottom="1133" w:left="1133" w:header="850" w:footer="340" w:gutter="0"/>
          <w:cols w:space="720"/>
          <w:formProt w:val="0"/>
        </w:sectPr>
      </w:pPr>
    </w:p>
    <w:p w14:paraId="0E5170A0" w14:textId="77777777" w:rsidR="00660C67" w:rsidRDefault="00660C67" w:rsidP="00660C67">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50B70088" w14:textId="77777777" w:rsidR="00394471" w:rsidRPr="00B55E3E" w:rsidRDefault="00394471" w:rsidP="00394471">
      <w:pPr>
        <w:pStyle w:val="4"/>
      </w:pPr>
      <w:bookmarkStart w:id="16" w:name="_Toc60776806"/>
      <w:bookmarkStart w:id="17" w:name="_Toc115428527"/>
      <w:bookmarkEnd w:id="0"/>
      <w:bookmarkEnd w:id="1"/>
      <w:r w:rsidRPr="00B55E3E">
        <w:t>5.3.7.2</w:t>
      </w:r>
      <w:r w:rsidRPr="00B55E3E">
        <w:tab/>
        <w:t>Initiation</w:t>
      </w:r>
      <w:bookmarkEnd w:id="16"/>
      <w:bookmarkEnd w:id="17"/>
    </w:p>
    <w:p w14:paraId="179C473D" w14:textId="77777777" w:rsidR="00394471" w:rsidRPr="00B55E3E" w:rsidRDefault="00394471" w:rsidP="00394471">
      <w:r w:rsidRPr="00B55E3E">
        <w:t>The UE initiates the procedure when one of the following conditions is met:</w:t>
      </w:r>
    </w:p>
    <w:p w14:paraId="61659CDD" w14:textId="77777777" w:rsidR="00394471" w:rsidRPr="00B55E3E" w:rsidRDefault="00394471" w:rsidP="00394471">
      <w:pPr>
        <w:pStyle w:val="B1"/>
      </w:pPr>
      <w:r w:rsidRPr="00B55E3E">
        <w:t>1&gt;</w:t>
      </w:r>
      <w:r w:rsidRPr="00B55E3E">
        <w:tab/>
        <w:t xml:space="preserve">upon detecting radio link failure of the MCG and </w:t>
      </w:r>
      <w:r w:rsidRPr="00B55E3E">
        <w:rPr>
          <w:i/>
          <w:iCs/>
        </w:rPr>
        <w:t>t316</w:t>
      </w:r>
      <w:r w:rsidRPr="00B55E3E">
        <w:t xml:space="preserve"> is not configured, in accordance with 5.3.10; or</w:t>
      </w:r>
    </w:p>
    <w:p w14:paraId="123FC2D9" w14:textId="77777777" w:rsidR="00394471" w:rsidRPr="00B55E3E" w:rsidRDefault="00394471" w:rsidP="00394471">
      <w:pPr>
        <w:pStyle w:val="B1"/>
      </w:pPr>
      <w:r w:rsidRPr="00B55E3E">
        <w:t>1&gt;</w:t>
      </w:r>
      <w:r w:rsidRPr="00B55E3E">
        <w:tab/>
        <w:t>upon detecting radio link failure of the MCG while SCG transmission is suspended, in accordance with 5.3.10; or</w:t>
      </w:r>
    </w:p>
    <w:p w14:paraId="350967E2" w14:textId="77777777" w:rsidR="00627E02" w:rsidRPr="00B55E3E" w:rsidRDefault="00394471" w:rsidP="00627E02">
      <w:pPr>
        <w:pStyle w:val="B1"/>
      </w:pPr>
      <w:r w:rsidRPr="00B55E3E">
        <w:t>1&gt;</w:t>
      </w:r>
      <w:r w:rsidRPr="00B55E3E">
        <w:tab/>
        <w:t>upon detecting radio link failure of the MCG while PSCell change</w:t>
      </w:r>
      <w:r w:rsidR="000B3FDE" w:rsidRPr="00B55E3E">
        <w:rPr>
          <w:lang w:eastAsia="zh-CN"/>
        </w:rPr>
        <w:t xml:space="preserve"> or PSCell addition</w:t>
      </w:r>
      <w:r w:rsidRPr="00B55E3E">
        <w:t xml:space="preserve"> is ongoing, in accordance with 5.3.10; or</w:t>
      </w:r>
    </w:p>
    <w:p w14:paraId="3322BC46" w14:textId="44E31441" w:rsidR="00394471" w:rsidRPr="00B55E3E" w:rsidRDefault="00627E02" w:rsidP="00627E02">
      <w:pPr>
        <w:pStyle w:val="B1"/>
      </w:pPr>
      <w:r w:rsidRPr="00B55E3E">
        <w:t>1&gt;</w:t>
      </w:r>
      <w:r w:rsidRPr="00B55E3E">
        <w:tab/>
        <w:t>upon detecting radio link failure of the MCG while the SCG is deactivated, in accordance with 5.3.10; or</w:t>
      </w:r>
    </w:p>
    <w:p w14:paraId="569DA12B" w14:textId="7269F15F" w:rsidR="00394471" w:rsidRPr="00B55E3E" w:rsidRDefault="00394471" w:rsidP="00394471">
      <w:pPr>
        <w:pStyle w:val="B1"/>
      </w:pPr>
      <w:r w:rsidRPr="00B55E3E">
        <w:t>1&gt;</w:t>
      </w:r>
      <w:r w:rsidRPr="00B55E3E">
        <w:tab/>
        <w:t xml:space="preserve">upon re-configuration with sync failure of the MCG, in accordance with </w:t>
      </w:r>
      <w:r w:rsidR="009C7196" w:rsidRPr="00B55E3E">
        <w:t>clause</w:t>
      </w:r>
      <w:r w:rsidRPr="00B55E3E">
        <w:t xml:space="preserve"> 5.3.5.8.3; or</w:t>
      </w:r>
    </w:p>
    <w:p w14:paraId="783CE35B" w14:textId="56392F75" w:rsidR="00394471" w:rsidRPr="00B55E3E" w:rsidRDefault="00394471" w:rsidP="00394471">
      <w:pPr>
        <w:pStyle w:val="B1"/>
      </w:pPr>
      <w:r w:rsidRPr="00B55E3E">
        <w:t>1&gt;</w:t>
      </w:r>
      <w:r w:rsidRPr="00B55E3E">
        <w:tab/>
        <w:t xml:space="preserve">upon mobility from NR failure, in accordance with </w:t>
      </w:r>
      <w:r w:rsidR="009C7196" w:rsidRPr="00B55E3E">
        <w:t>clause</w:t>
      </w:r>
      <w:r w:rsidRPr="00B55E3E">
        <w:t xml:space="preserve"> 5.4.3.5; or</w:t>
      </w:r>
    </w:p>
    <w:p w14:paraId="52EB1A1C" w14:textId="77777777" w:rsidR="00394471" w:rsidRPr="00B55E3E" w:rsidRDefault="00394471" w:rsidP="00394471">
      <w:pPr>
        <w:pStyle w:val="B1"/>
      </w:pPr>
      <w:r w:rsidRPr="00B55E3E">
        <w:t>1&gt;</w:t>
      </w:r>
      <w:r w:rsidRPr="00B55E3E">
        <w:tab/>
        <w:t xml:space="preserve">upon integrity check failure indication from lower layers concerning SRB1 or SRB2, except if the integrity check failure is detected on the </w:t>
      </w:r>
      <w:r w:rsidRPr="00B55E3E">
        <w:rPr>
          <w:i/>
        </w:rPr>
        <w:t>RRCReestablishment</w:t>
      </w:r>
      <w:r w:rsidRPr="00B55E3E">
        <w:t xml:space="preserve"> message; or</w:t>
      </w:r>
    </w:p>
    <w:p w14:paraId="20558E59" w14:textId="72C168B7" w:rsidR="00394471" w:rsidRPr="00B55E3E" w:rsidRDefault="00394471" w:rsidP="00394471">
      <w:pPr>
        <w:pStyle w:val="B1"/>
      </w:pPr>
      <w:r w:rsidRPr="00B55E3E">
        <w:t>1&gt;</w:t>
      </w:r>
      <w:r w:rsidRPr="00B55E3E">
        <w:tab/>
        <w:t xml:space="preserve">upon an RRC connection reconfiguration failure, in accordance with </w:t>
      </w:r>
      <w:r w:rsidR="009C7196" w:rsidRPr="00B55E3E">
        <w:t>clause</w:t>
      </w:r>
      <w:r w:rsidRPr="00B55E3E">
        <w:t xml:space="preserve"> 5.3.5.8.2; or</w:t>
      </w:r>
    </w:p>
    <w:p w14:paraId="0D42AE92" w14:textId="46DE32B8" w:rsidR="00394471" w:rsidRPr="00B55E3E" w:rsidRDefault="00394471" w:rsidP="00394471">
      <w:pPr>
        <w:pStyle w:val="B1"/>
      </w:pPr>
      <w:r w:rsidRPr="00B55E3E">
        <w:t>1&gt;</w:t>
      </w:r>
      <w:r w:rsidRPr="00B55E3E">
        <w:tab/>
        <w:t xml:space="preserve">upon detecting radio link failure for the SCG while MCG transmission is suspended, in accordance with </w:t>
      </w:r>
      <w:r w:rsidR="009C7196" w:rsidRPr="00B55E3E">
        <w:t>clause</w:t>
      </w:r>
      <w:r w:rsidRPr="00B55E3E">
        <w:t xml:space="preserve"> 5.3.10.3 in NR-DC or in accordance with TS 36.331 [10] </w:t>
      </w:r>
      <w:r w:rsidR="009C7196" w:rsidRPr="00B55E3E">
        <w:t>clause</w:t>
      </w:r>
      <w:r w:rsidRPr="00B55E3E">
        <w:t xml:space="preserve"> 5.3.11.3 in NE-DC; or</w:t>
      </w:r>
    </w:p>
    <w:p w14:paraId="522FE065" w14:textId="572B797D" w:rsidR="00394471" w:rsidRPr="00B55E3E" w:rsidRDefault="00394471" w:rsidP="00394471">
      <w:pPr>
        <w:pStyle w:val="B1"/>
      </w:pPr>
      <w:r w:rsidRPr="00B55E3E">
        <w:t>1&gt;</w:t>
      </w:r>
      <w:r w:rsidRPr="00B55E3E">
        <w:tab/>
        <w:t xml:space="preserve">upon reconfiguration with sync failure of the SCG while MCG transmission is suspended in accordance with </w:t>
      </w:r>
      <w:r w:rsidR="009C7196" w:rsidRPr="00B55E3E">
        <w:t>clause</w:t>
      </w:r>
      <w:r w:rsidRPr="00B55E3E">
        <w:t xml:space="preserve"> 5.3.5.8.3; or</w:t>
      </w:r>
    </w:p>
    <w:p w14:paraId="11C055DD" w14:textId="5EC8EB04" w:rsidR="00394471" w:rsidRPr="00B55E3E" w:rsidRDefault="00394471" w:rsidP="00394471">
      <w:pPr>
        <w:pStyle w:val="B1"/>
      </w:pPr>
      <w:r w:rsidRPr="00B55E3E">
        <w:t>1&gt;</w:t>
      </w:r>
      <w:r w:rsidRPr="00B55E3E">
        <w:tab/>
        <w:t xml:space="preserve">upon SCG change failure while MCG transmission is suspended in accordance with TS 36.331 [10] </w:t>
      </w:r>
      <w:r w:rsidR="009C7196" w:rsidRPr="00B55E3E">
        <w:t>clause</w:t>
      </w:r>
      <w:r w:rsidRPr="00B55E3E">
        <w:t xml:space="preserve"> 5.3.5.7a; or</w:t>
      </w:r>
    </w:p>
    <w:p w14:paraId="1AAACA97" w14:textId="530A0CBD" w:rsidR="00394471" w:rsidRPr="00B55E3E" w:rsidRDefault="00394471" w:rsidP="00394471">
      <w:pPr>
        <w:pStyle w:val="B1"/>
      </w:pPr>
      <w:r w:rsidRPr="00B55E3E">
        <w:t>1&gt;</w:t>
      </w:r>
      <w:r w:rsidRPr="00B55E3E">
        <w:tab/>
        <w:t xml:space="preserve">upon SCG configuration failure while MCG transmission is suspended in accordance with </w:t>
      </w:r>
      <w:r w:rsidR="009C7196" w:rsidRPr="00B55E3E">
        <w:t>clause</w:t>
      </w:r>
      <w:r w:rsidRPr="00B55E3E">
        <w:t xml:space="preserve"> 5.3.5.8.2 in NR-DC or in accordance with TS 36.331 [10] </w:t>
      </w:r>
      <w:r w:rsidR="009C7196" w:rsidRPr="00B55E3E">
        <w:t>clause</w:t>
      </w:r>
      <w:r w:rsidRPr="00B55E3E">
        <w:t xml:space="preserve"> 5.3.5.5 in NE-DC; or</w:t>
      </w:r>
    </w:p>
    <w:p w14:paraId="252ACB63" w14:textId="77777777" w:rsidR="00394471" w:rsidRPr="00B55E3E" w:rsidRDefault="00394471" w:rsidP="00394471">
      <w:pPr>
        <w:pStyle w:val="B1"/>
      </w:pPr>
      <w:r w:rsidRPr="00B55E3E">
        <w:t>1&gt;</w:t>
      </w:r>
      <w:r w:rsidRPr="00B55E3E">
        <w:tab/>
        <w:t>upon integrity check failure indication from SCG lower layers concerning SRB3 while MCG is suspended; or</w:t>
      </w:r>
    </w:p>
    <w:p w14:paraId="2985FB5E" w14:textId="74BA6CBB" w:rsidR="00651191" w:rsidRPr="00B55E3E" w:rsidRDefault="00394471" w:rsidP="00651191">
      <w:pPr>
        <w:pStyle w:val="B1"/>
        <w:rPr>
          <w:rFonts w:eastAsia="맑은 고딕"/>
          <w:lang w:eastAsia="ko-KR"/>
        </w:rPr>
      </w:pPr>
      <w:r w:rsidRPr="00B55E3E">
        <w:t>1&gt;</w:t>
      </w:r>
      <w:r w:rsidRPr="00B55E3E">
        <w:tab/>
        <w:t xml:space="preserve">upon T316 expiry, in accordance with </w:t>
      </w:r>
      <w:r w:rsidR="009C7196" w:rsidRPr="00B55E3E">
        <w:t>clause</w:t>
      </w:r>
      <w:r w:rsidRPr="00B55E3E">
        <w:t xml:space="preserve"> </w:t>
      </w:r>
      <w:r w:rsidRPr="00B55E3E">
        <w:rPr>
          <w:rFonts w:eastAsia="맑은 고딕"/>
          <w:lang w:eastAsia="ko-KR"/>
        </w:rPr>
        <w:t>5.7.3b.5</w:t>
      </w:r>
      <w:r w:rsidR="00651191" w:rsidRPr="00B55E3E">
        <w:rPr>
          <w:rFonts w:eastAsia="맑은 고딕"/>
          <w:lang w:eastAsia="ko-KR"/>
        </w:rPr>
        <w:t>; or</w:t>
      </w:r>
    </w:p>
    <w:p w14:paraId="140910D4" w14:textId="0DB2F58E" w:rsidR="00651191" w:rsidRPr="00B55E3E" w:rsidRDefault="00651191" w:rsidP="00651191">
      <w:pPr>
        <w:pStyle w:val="B1"/>
      </w:pPr>
      <w:r w:rsidRPr="00B55E3E">
        <w:rPr>
          <w:rFonts w:eastAsia="맑은 고딕"/>
          <w:lang w:eastAsia="ko-KR"/>
        </w:rPr>
        <w:t>1&gt;</w:t>
      </w:r>
      <w:r w:rsidRPr="00B55E3E">
        <w:rPr>
          <w:rFonts w:eastAsia="맑은 고딕"/>
          <w:lang w:eastAsia="ko-KR"/>
        </w:rPr>
        <w:tab/>
      </w:r>
      <w:r w:rsidRPr="00B55E3E">
        <w:t xml:space="preserve">upon detecting sidelink radio link failure by L2 U2N Remote UE in RRC_CONNECTED, in accordance with </w:t>
      </w:r>
      <w:r w:rsidR="009C7196" w:rsidRPr="00B55E3E">
        <w:t>clause</w:t>
      </w:r>
      <w:r w:rsidRPr="00B55E3E">
        <w:t xml:space="preserve"> 5.8.9.3; or</w:t>
      </w:r>
    </w:p>
    <w:p w14:paraId="368125FC" w14:textId="77777777" w:rsidR="00F74A97" w:rsidRPr="00B55E3E" w:rsidRDefault="00651191" w:rsidP="00F74A97">
      <w:pPr>
        <w:pStyle w:val="B1"/>
      </w:pPr>
      <w:r w:rsidRPr="00B55E3E">
        <w:rPr>
          <w:lang w:eastAsia="zh-CN"/>
        </w:rPr>
        <w:t>1&gt;</w:t>
      </w:r>
      <w:r w:rsidRPr="00B55E3E">
        <w:rPr>
          <w:lang w:eastAsia="zh-CN"/>
        </w:rPr>
        <w:tab/>
        <w:t xml:space="preserve">upon reception of </w:t>
      </w:r>
      <w:r w:rsidRPr="00B55E3E">
        <w:rPr>
          <w:i/>
          <w:lang w:eastAsia="zh-CN"/>
        </w:rPr>
        <w:t>NotificationMessageSidelink</w:t>
      </w:r>
      <w:r w:rsidRPr="00B55E3E">
        <w:rPr>
          <w:lang w:eastAsia="zh-CN"/>
        </w:rPr>
        <w:t xml:space="preserve"> including </w:t>
      </w:r>
      <w:r w:rsidRPr="00B55E3E">
        <w:rPr>
          <w:i/>
          <w:lang w:eastAsia="zh-CN"/>
        </w:rPr>
        <w:t>indicationType</w:t>
      </w:r>
      <w:r w:rsidRPr="00B55E3E">
        <w:t xml:space="preserve"> by L2 U2N Remote UE in RRC_CONNECTED, in accordance with </w:t>
      </w:r>
      <w:r w:rsidR="009C7196" w:rsidRPr="00B55E3E">
        <w:t>clause</w:t>
      </w:r>
      <w:r w:rsidRPr="00B55E3E">
        <w:t xml:space="preserve"> </w:t>
      </w:r>
      <w:r w:rsidR="003050BB" w:rsidRPr="00B55E3E">
        <w:t>5.8.9.10</w:t>
      </w:r>
      <w:r w:rsidR="00F74A97" w:rsidRPr="00B55E3E">
        <w:t>; or</w:t>
      </w:r>
    </w:p>
    <w:p w14:paraId="75C96835" w14:textId="139AF450" w:rsidR="00394471" w:rsidRPr="00B55E3E" w:rsidRDefault="00F74A97" w:rsidP="00F74A97">
      <w:pPr>
        <w:pStyle w:val="B1"/>
        <w:rPr>
          <w:lang w:eastAsia="zh-CN"/>
        </w:rPr>
      </w:pPr>
      <w:r w:rsidRPr="00B55E3E">
        <w:rPr>
          <w:lang w:eastAsia="zh-CN"/>
        </w:rPr>
        <w:t>1&gt;</w:t>
      </w:r>
      <w:r w:rsidRPr="00B55E3E">
        <w:rPr>
          <w:lang w:eastAsia="zh-CN"/>
        </w:rPr>
        <w:tab/>
        <w:t xml:space="preserve">upon PC5 unicast link release indicated by upper layer at </w:t>
      </w:r>
      <w:r w:rsidRPr="00B55E3E">
        <w:t>L2 U2N Remote UE in RRC_CONNECTED</w:t>
      </w:r>
      <w:r w:rsidR="00394471" w:rsidRPr="00B55E3E">
        <w:t>.</w:t>
      </w:r>
    </w:p>
    <w:p w14:paraId="1D53BBB5" w14:textId="16AE3F66" w:rsidR="00660C67" w:rsidRPr="00660C67" w:rsidRDefault="00660C67" w:rsidP="00660C67">
      <w:pPr>
        <w:pStyle w:val="NO"/>
      </w:pPr>
      <w:ins w:id="18" w:author="Samsung (SY)" w:date="2022-10-18T12:57:00Z">
        <w:r w:rsidRPr="00B55E3E">
          <w:t xml:space="preserve">NOTE </w:t>
        </w:r>
      </w:ins>
      <w:ins w:id="19" w:author="Samsung (SY)" w:date="2022-10-18T12:58:00Z">
        <w:r>
          <w:t>x</w:t>
        </w:r>
      </w:ins>
      <w:ins w:id="20" w:author="Samsung (SY)" w:date="2022-10-18T12:57:00Z">
        <w:r w:rsidRPr="00B55E3E">
          <w:t>:</w:t>
        </w:r>
        <w:r w:rsidRPr="00B55E3E">
          <w:tab/>
          <w:t>It is up to UE implementation whether to</w:t>
        </w:r>
        <w:r>
          <w:t xml:space="preserve"> init</w:t>
        </w:r>
      </w:ins>
      <w:ins w:id="21" w:author="Samsung (SY)" w:date="2022-10-18T12:58:00Z">
        <w:r>
          <w:t>i</w:t>
        </w:r>
      </w:ins>
      <w:ins w:id="22" w:author="Samsung (SY)" w:date="2022-10-18T12:57:00Z">
        <w:r>
          <w:t xml:space="preserve">ate </w:t>
        </w:r>
      </w:ins>
      <w:ins w:id="23" w:author="Samsung (SY)" w:date="2022-10-18T12:58:00Z">
        <w:r>
          <w:t>the procedure while T346g is running</w:t>
        </w:r>
      </w:ins>
      <w:ins w:id="24" w:author="Samsung (SY)" w:date="2022-10-18T12:57:00Z">
        <w:r w:rsidRPr="00B55E3E">
          <w:t>.</w:t>
        </w:r>
      </w:ins>
    </w:p>
    <w:p w14:paraId="4AAFB1E3" w14:textId="3F619311" w:rsidR="00394471" w:rsidRPr="00B55E3E" w:rsidRDefault="00394471" w:rsidP="00394471">
      <w:r w:rsidRPr="00B55E3E">
        <w:lastRenderedPageBreak/>
        <w:t>Upon initiation of the procedure, the UE shall:</w:t>
      </w:r>
    </w:p>
    <w:p w14:paraId="51483C63" w14:textId="77777777" w:rsidR="00394471" w:rsidRPr="00B55E3E" w:rsidRDefault="00394471" w:rsidP="00394471">
      <w:pPr>
        <w:pStyle w:val="B1"/>
      </w:pPr>
      <w:r w:rsidRPr="00B55E3E">
        <w:t>1&gt;</w:t>
      </w:r>
      <w:r w:rsidRPr="00B55E3E">
        <w:tab/>
        <w:t>stop timer T310, if running;</w:t>
      </w:r>
    </w:p>
    <w:p w14:paraId="5B418385" w14:textId="77777777" w:rsidR="00394471" w:rsidRPr="00B55E3E" w:rsidRDefault="00394471" w:rsidP="00394471">
      <w:pPr>
        <w:pStyle w:val="B1"/>
      </w:pPr>
      <w:r w:rsidRPr="00B55E3E">
        <w:t>1&gt;</w:t>
      </w:r>
      <w:r w:rsidRPr="00B55E3E">
        <w:tab/>
        <w:t>stop timer T312, if running;</w:t>
      </w:r>
    </w:p>
    <w:p w14:paraId="7B5F722F" w14:textId="77777777" w:rsidR="00394471" w:rsidRPr="00B55E3E" w:rsidRDefault="00394471" w:rsidP="00394471">
      <w:pPr>
        <w:pStyle w:val="B1"/>
      </w:pPr>
      <w:r w:rsidRPr="00B55E3E">
        <w:t>1&gt;</w:t>
      </w:r>
      <w:r w:rsidRPr="00B55E3E">
        <w:tab/>
        <w:t>stop timer T304, if running;</w:t>
      </w:r>
    </w:p>
    <w:p w14:paraId="17AC725B" w14:textId="77777777" w:rsidR="00394471" w:rsidRPr="00B55E3E" w:rsidRDefault="00394471" w:rsidP="00394471">
      <w:pPr>
        <w:pStyle w:val="B1"/>
      </w:pPr>
      <w:r w:rsidRPr="00B55E3E">
        <w:t>1&gt;</w:t>
      </w:r>
      <w:r w:rsidRPr="00B55E3E">
        <w:tab/>
        <w:t>start timer T311;</w:t>
      </w:r>
    </w:p>
    <w:p w14:paraId="4DABDB82" w14:textId="77777777" w:rsidR="00394471" w:rsidRPr="00B55E3E" w:rsidRDefault="00394471" w:rsidP="00394471">
      <w:pPr>
        <w:pStyle w:val="B1"/>
      </w:pPr>
      <w:r w:rsidRPr="00B55E3E">
        <w:t>1&gt;</w:t>
      </w:r>
      <w:r w:rsidRPr="00B55E3E">
        <w:tab/>
        <w:t>stop timer T316, if running;</w:t>
      </w:r>
    </w:p>
    <w:p w14:paraId="5510EAE2" w14:textId="380DDC0C" w:rsidR="00394471" w:rsidRPr="00B55E3E" w:rsidRDefault="00394471" w:rsidP="00394471">
      <w:pPr>
        <w:pStyle w:val="B1"/>
      </w:pPr>
      <w:r w:rsidRPr="00B55E3E">
        <w:t>1&gt;</w:t>
      </w:r>
      <w:r w:rsidRPr="00B55E3E">
        <w:tab/>
        <w:t xml:space="preserve">if UE is not configured with </w:t>
      </w:r>
      <w:r w:rsidR="00627E02" w:rsidRPr="00B55E3E">
        <w:rPr>
          <w:i/>
        </w:rPr>
        <w:t>attemptCondReconfig</w:t>
      </w:r>
      <w:r w:rsidRPr="00B55E3E">
        <w:t>:</w:t>
      </w:r>
    </w:p>
    <w:p w14:paraId="050FC615" w14:textId="77777777" w:rsidR="00394471" w:rsidRPr="00B55E3E" w:rsidRDefault="00394471" w:rsidP="00394471">
      <w:pPr>
        <w:pStyle w:val="B2"/>
      </w:pPr>
      <w:r w:rsidRPr="00B55E3E">
        <w:t>2&gt;</w:t>
      </w:r>
      <w:r w:rsidRPr="00B55E3E">
        <w:tab/>
        <w:t>reset MAC;</w:t>
      </w:r>
    </w:p>
    <w:p w14:paraId="492ECF46" w14:textId="77777777" w:rsidR="00394471" w:rsidRPr="00B55E3E" w:rsidRDefault="00394471" w:rsidP="00394471">
      <w:pPr>
        <w:pStyle w:val="B2"/>
      </w:pPr>
      <w:r w:rsidRPr="00B55E3E">
        <w:t>2&gt;</w:t>
      </w:r>
      <w:r w:rsidRPr="00B55E3E">
        <w:tab/>
        <w:t xml:space="preserve">release </w:t>
      </w:r>
      <w:r w:rsidRPr="00B55E3E">
        <w:rPr>
          <w:i/>
        </w:rPr>
        <w:t>spCellConfig</w:t>
      </w:r>
      <w:r w:rsidRPr="00B55E3E">
        <w:t>, if configured;</w:t>
      </w:r>
    </w:p>
    <w:p w14:paraId="23D27A63" w14:textId="6ABEBCD2" w:rsidR="00394471" w:rsidRPr="00B55E3E" w:rsidRDefault="00394471" w:rsidP="00394471">
      <w:pPr>
        <w:pStyle w:val="B2"/>
      </w:pPr>
      <w:r w:rsidRPr="00B55E3E">
        <w:t>2&gt;</w:t>
      </w:r>
      <w:r w:rsidRPr="00B55E3E">
        <w:tab/>
        <w:t>suspend all RBs</w:t>
      </w:r>
      <w:r w:rsidR="002A61BB" w:rsidRPr="00B55E3E">
        <w:t>, and BH RLC channels for IAB-MT</w:t>
      </w:r>
      <w:r w:rsidRPr="00B55E3E">
        <w:t xml:space="preserve">, </w:t>
      </w:r>
      <w:r w:rsidR="00651191" w:rsidRPr="00B55E3E">
        <w:t xml:space="preserve">and Uu Relay RLC channels for L2 U2N Relay UE, </w:t>
      </w:r>
      <w:r w:rsidRPr="00B55E3E">
        <w:t>except SRB0</w:t>
      </w:r>
      <w:r w:rsidR="00F66D12" w:rsidRPr="00B55E3E">
        <w:t xml:space="preserve"> and broadcast MRBs</w:t>
      </w:r>
      <w:r w:rsidRPr="00B55E3E">
        <w:t>;</w:t>
      </w:r>
    </w:p>
    <w:p w14:paraId="5CADE627" w14:textId="77777777" w:rsidR="00394471" w:rsidRPr="00B55E3E" w:rsidRDefault="00394471" w:rsidP="00394471">
      <w:pPr>
        <w:pStyle w:val="B2"/>
      </w:pPr>
      <w:r w:rsidRPr="00B55E3E">
        <w:t>2&gt;</w:t>
      </w:r>
      <w:r w:rsidRPr="00B55E3E">
        <w:tab/>
        <w:t>release the MCG SCell(s), if configured;</w:t>
      </w:r>
    </w:p>
    <w:p w14:paraId="16635D3B" w14:textId="77777777" w:rsidR="00394471" w:rsidRPr="00B55E3E" w:rsidRDefault="00394471" w:rsidP="00394471">
      <w:pPr>
        <w:pStyle w:val="B2"/>
      </w:pPr>
      <w:r w:rsidRPr="00B55E3E">
        <w:t>2&gt;</w:t>
      </w:r>
      <w:r w:rsidRPr="00B55E3E">
        <w:tab/>
        <w:t>if MR-DC is configured:</w:t>
      </w:r>
    </w:p>
    <w:p w14:paraId="7CFC6BF5" w14:textId="77777777" w:rsidR="00394471" w:rsidRPr="00B55E3E" w:rsidRDefault="00394471" w:rsidP="00394471">
      <w:pPr>
        <w:pStyle w:val="B3"/>
      </w:pPr>
      <w:r w:rsidRPr="00B55E3E">
        <w:t>3&gt;</w:t>
      </w:r>
      <w:r w:rsidRPr="00B55E3E">
        <w:tab/>
        <w:t>perform MR-DC release, as specified in clause 5.3.5.10;</w:t>
      </w:r>
    </w:p>
    <w:p w14:paraId="7AC699CD" w14:textId="77777777" w:rsidR="00394471" w:rsidRPr="00B55E3E" w:rsidRDefault="00394471" w:rsidP="00394471">
      <w:pPr>
        <w:pStyle w:val="B2"/>
      </w:pPr>
      <w:r w:rsidRPr="00B55E3E">
        <w:t>2&gt;</w:t>
      </w:r>
      <w:r w:rsidRPr="00B55E3E">
        <w:tab/>
        <w:t xml:space="preserve">release </w:t>
      </w:r>
      <w:r w:rsidRPr="00B55E3E">
        <w:rPr>
          <w:i/>
          <w:iCs/>
        </w:rPr>
        <w:t>delayBudgetReportingConfig</w:t>
      </w:r>
      <w:r w:rsidRPr="00B55E3E">
        <w:t>, if configured</w:t>
      </w:r>
      <w:r w:rsidRPr="00B55E3E">
        <w:rPr>
          <w:rFonts w:eastAsia="SimSun"/>
        </w:rPr>
        <w:t xml:space="preserve"> and </w:t>
      </w:r>
      <w:r w:rsidRPr="00B55E3E">
        <w:t>stop timer T342, if running;</w:t>
      </w:r>
    </w:p>
    <w:p w14:paraId="30073ACB" w14:textId="77777777" w:rsidR="00394471" w:rsidRPr="00B55E3E" w:rsidRDefault="00394471" w:rsidP="00394471">
      <w:pPr>
        <w:pStyle w:val="B2"/>
      </w:pPr>
      <w:r w:rsidRPr="00B55E3E">
        <w:t>2&gt;</w:t>
      </w:r>
      <w:r w:rsidRPr="00B55E3E">
        <w:tab/>
        <w:t xml:space="preserve">release </w:t>
      </w:r>
      <w:r w:rsidRPr="00B55E3E">
        <w:rPr>
          <w:i/>
          <w:iCs/>
        </w:rPr>
        <w:t>overheatingAssistanceConfig</w:t>
      </w:r>
      <w:r w:rsidRPr="00B55E3E">
        <w:t>, if configured</w:t>
      </w:r>
      <w:r w:rsidRPr="00B55E3E">
        <w:rPr>
          <w:rFonts w:eastAsia="SimSun"/>
        </w:rPr>
        <w:t xml:space="preserve"> and </w:t>
      </w:r>
      <w:r w:rsidRPr="00B55E3E">
        <w:t>stop timer T345, if running;</w:t>
      </w:r>
    </w:p>
    <w:p w14:paraId="20675830" w14:textId="77777777" w:rsidR="00394471" w:rsidRPr="00B55E3E" w:rsidRDefault="00394471" w:rsidP="00394471">
      <w:pPr>
        <w:pStyle w:val="B2"/>
      </w:pPr>
      <w:r w:rsidRPr="00B55E3E">
        <w:t>2&gt;</w:t>
      </w:r>
      <w:r w:rsidRPr="00B55E3E">
        <w:tab/>
        <w:t xml:space="preserve">release </w:t>
      </w:r>
      <w:r w:rsidRPr="00B55E3E">
        <w:rPr>
          <w:i/>
        </w:rPr>
        <w:t>idc-AssistanceConfig</w:t>
      </w:r>
      <w:r w:rsidRPr="00B55E3E">
        <w:t>, if configured;</w:t>
      </w:r>
    </w:p>
    <w:p w14:paraId="37AEE621" w14:textId="77777777" w:rsidR="00394471" w:rsidRPr="00B55E3E" w:rsidRDefault="00394471" w:rsidP="00394471">
      <w:pPr>
        <w:pStyle w:val="B2"/>
      </w:pPr>
      <w:r w:rsidRPr="00B55E3E">
        <w:t>2&gt;</w:t>
      </w:r>
      <w:r w:rsidRPr="00B55E3E">
        <w:tab/>
        <w:t xml:space="preserve">release </w:t>
      </w:r>
      <w:r w:rsidRPr="00B55E3E">
        <w:rPr>
          <w:i/>
        </w:rPr>
        <w:t>btNameList</w:t>
      </w:r>
      <w:r w:rsidRPr="00B55E3E">
        <w:t>, if configured;</w:t>
      </w:r>
    </w:p>
    <w:p w14:paraId="4BBF5EC6" w14:textId="77777777" w:rsidR="00394471" w:rsidRPr="00B55E3E" w:rsidRDefault="00394471" w:rsidP="00394471">
      <w:pPr>
        <w:pStyle w:val="B2"/>
      </w:pPr>
      <w:r w:rsidRPr="00B55E3E">
        <w:t>2&gt;</w:t>
      </w:r>
      <w:r w:rsidRPr="00B55E3E">
        <w:tab/>
        <w:t xml:space="preserve">release </w:t>
      </w:r>
      <w:r w:rsidRPr="00B55E3E">
        <w:rPr>
          <w:i/>
        </w:rPr>
        <w:t>wlanNameList</w:t>
      </w:r>
      <w:r w:rsidRPr="00B55E3E">
        <w:t>, if configured;</w:t>
      </w:r>
    </w:p>
    <w:p w14:paraId="07A3A328" w14:textId="77777777" w:rsidR="00394471" w:rsidRPr="00B55E3E" w:rsidRDefault="00394471" w:rsidP="00394471">
      <w:pPr>
        <w:pStyle w:val="B2"/>
      </w:pPr>
      <w:r w:rsidRPr="00B55E3E">
        <w:t>2&gt;</w:t>
      </w:r>
      <w:r w:rsidRPr="00B55E3E">
        <w:tab/>
        <w:t xml:space="preserve">release </w:t>
      </w:r>
      <w:r w:rsidRPr="00B55E3E">
        <w:rPr>
          <w:i/>
        </w:rPr>
        <w:t>sensorNameList</w:t>
      </w:r>
      <w:r w:rsidRPr="00B55E3E">
        <w:t>, if configured;</w:t>
      </w:r>
    </w:p>
    <w:p w14:paraId="2BB6E51D" w14:textId="77777777" w:rsidR="00394471" w:rsidRPr="00B55E3E" w:rsidRDefault="00394471" w:rsidP="00394471">
      <w:pPr>
        <w:pStyle w:val="B2"/>
      </w:pPr>
      <w:r w:rsidRPr="00B55E3E">
        <w:t>2&gt;</w:t>
      </w:r>
      <w:r w:rsidRPr="00B55E3E">
        <w:tab/>
        <w:t xml:space="preserve">release </w:t>
      </w:r>
      <w:r w:rsidRPr="00B55E3E">
        <w:rPr>
          <w:i/>
        </w:rPr>
        <w:t>drx-PreferenceConfig</w:t>
      </w:r>
      <w:r w:rsidRPr="00B55E3E">
        <w:t xml:space="preserve"> for the MCG, if configured</w:t>
      </w:r>
      <w:r w:rsidRPr="00B55E3E">
        <w:rPr>
          <w:rFonts w:eastAsia="SimSun"/>
        </w:rPr>
        <w:t xml:space="preserve"> and </w:t>
      </w:r>
      <w:r w:rsidRPr="00B55E3E">
        <w:t>stop timer T346a associated with the MCG, if running;</w:t>
      </w:r>
    </w:p>
    <w:p w14:paraId="22804A20" w14:textId="77777777" w:rsidR="00394471" w:rsidRPr="00B55E3E" w:rsidRDefault="00394471" w:rsidP="00394471">
      <w:pPr>
        <w:pStyle w:val="B2"/>
      </w:pPr>
      <w:r w:rsidRPr="00B55E3E">
        <w:t>2&gt;</w:t>
      </w:r>
      <w:r w:rsidRPr="00B55E3E">
        <w:tab/>
        <w:t xml:space="preserve">release </w:t>
      </w:r>
      <w:r w:rsidRPr="00B55E3E">
        <w:rPr>
          <w:i/>
        </w:rPr>
        <w:t>maxBW-PreferenceConfig</w:t>
      </w:r>
      <w:r w:rsidRPr="00B55E3E">
        <w:t xml:space="preserve"> for the MCG, if configured</w:t>
      </w:r>
      <w:r w:rsidRPr="00B55E3E">
        <w:rPr>
          <w:rFonts w:eastAsia="SimSun"/>
        </w:rPr>
        <w:t xml:space="preserve"> and </w:t>
      </w:r>
      <w:r w:rsidRPr="00B55E3E">
        <w:t>stop timer T346</w:t>
      </w:r>
      <w:r w:rsidRPr="00B55E3E">
        <w:rPr>
          <w:rFonts w:eastAsia="SimSun"/>
        </w:rPr>
        <w:t>b</w:t>
      </w:r>
      <w:r w:rsidRPr="00B55E3E">
        <w:t xml:space="preserve"> associated with the MCG, if running;</w:t>
      </w:r>
    </w:p>
    <w:p w14:paraId="2EA87722" w14:textId="77777777" w:rsidR="00394471" w:rsidRPr="00B55E3E" w:rsidRDefault="00394471" w:rsidP="00394471">
      <w:pPr>
        <w:pStyle w:val="B2"/>
      </w:pPr>
      <w:r w:rsidRPr="00B55E3E">
        <w:t>2&gt;</w:t>
      </w:r>
      <w:r w:rsidRPr="00B55E3E">
        <w:tab/>
        <w:t xml:space="preserve">release </w:t>
      </w:r>
      <w:r w:rsidRPr="00B55E3E">
        <w:rPr>
          <w:i/>
        </w:rPr>
        <w:t>maxCC-PreferenceConfig</w:t>
      </w:r>
      <w:r w:rsidRPr="00B55E3E">
        <w:t xml:space="preserve"> for the MCG, if configured</w:t>
      </w:r>
      <w:r w:rsidRPr="00B55E3E">
        <w:rPr>
          <w:rFonts w:eastAsia="SimSun"/>
        </w:rPr>
        <w:t xml:space="preserve"> and </w:t>
      </w:r>
      <w:r w:rsidRPr="00B55E3E">
        <w:t>stop timer T346</w:t>
      </w:r>
      <w:r w:rsidRPr="00B55E3E">
        <w:rPr>
          <w:rFonts w:eastAsia="SimSun"/>
        </w:rPr>
        <w:t>c</w:t>
      </w:r>
      <w:r w:rsidRPr="00B55E3E">
        <w:t xml:space="preserve"> associated with the MCG, if running;</w:t>
      </w:r>
    </w:p>
    <w:p w14:paraId="0FEF0E19" w14:textId="77777777" w:rsidR="00394471" w:rsidRPr="00B55E3E" w:rsidRDefault="00394471" w:rsidP="00394471">
      <w:pPr>
        <w:pStyle w:val="B2"/>
      </w:pPr>
      <w:r w:rsidRPr="00B55E3E">
        <w:t>2&gt;</w:t>
      </w:r>
      <w:r w:rsidRPr="00B55E3E">
        <w:tab/>
        <w:t xml:space="preserve">release </w:t>
      </w:r>
      <w:r w:rsidRPr="00B55E3E">
        <w:rPr>
          <w:i/>
        </w:rPr>
        <w:t>maxMIMO-LayerPreferenceConfig</w:t>
      </w:r>
      <w:r w:rsidRPr="00B55E3E">
        <w:t xml:space="preserve"> for the MCG, if configured</w:t>
      </w:r>
      <w:r w:rsidRPr="00B55E3E">
        <w:rPr>
          <w:rFonts w:eastAsia="SimSun"/>
        </w:rPr>
        <w:t xml:space="preserve"> and </w:t>
      </w:r>
      <w:r w:rsidRPr="00B55E3E">
        <w:t>stop timer T346</w:t>
      </w:r>
      <w:r w:rsidRPr="00B55E3E">
        <w:rPr>
          <w:rFonts w:eastAsia="SimSun"/>
        </w:rPr>
        <w:t>d</w:t>
      </w:r>
      <w:r w:rsidRPr="00B55E3E">
        <w:t xml:space="preserve"> associated with the MCG, if running;</w:t>
      </w:r>
    </w:p>
    <w:p w14:paraId="60FC9824" w14:textId="77777777" w:rsidR="00394471" w:rsidRPr="00B55E3E" w:rsidRDefault="00394471" w:rsidP="00394471">
      <w:pPr>
        <w:pStyle w:val="B2"/>
      </w:pPr>
      <w:r w:rsidRPr="00B55E3E">
        <w:lastRenderedPageBreak/>
        <w:t>2&gt;</w:t>
      </w:r>
      <w:r w:rsidRPr="00B55E3E">
        <w:tab/>
        <w:t xml:space="preserve">release </w:t>
      </w:r>
      <w:r w:rsidRPr="00B55E3E">
        <w:rPr>
          <w:i/>
        </w:rPr>
        <w:t>minSchedulingOffsetPreferenceConfig</w:t>
      </w:r>
      <w:r w:rsidRPr="00B55E3E">
        <w:t xml:space="preserve"> for the MCG, if configured</w:t>
      </w:r>
      <w:r w:rsidRPr="00B55E3E">
        <w:rPr>
          <w:rFonts w:eastAsia="SimSun"/>
        </w:rPr>
        <w:t xml:space="preserve"> </w:t>
      </w:r>
      <w:r w:rsidRPr="00B55E3E">
        <w:t>stop timer T346</w:t>
      </w:r>
      <w:r w:rsidRPr="00B55E3E">
        <w:rPr>
          <w:rFonts w:eastAsia="SimSun"/>
        </w:rPr>
        <w:t>e</w:t>
      </w:r>
      <w:r w:rsidRPr="00B55E3E">
        <w:t xml:space="preserve"> associated with the MCG, if running;</w:t>
      </w:r>
    </w:p>
    <w:p w14:paraId="57CF4843" w14:textId="73199398" w:rsidR="00B623BD" w:rsidRPr="00B55E3E" w:rsidRDefault="00B623BD" w:rsidP="00B623BD">
      <w:pPr>
        <w:pStyle w:val="B2"/>
      </w:pPr>
      <w:r w:rsidRPr="00B55E3E">
        <w:t>2&gt;</w:t>
      </w:r>
      <w:r w:rsidRPr="00B55E3E">
        <w:tab/>
        <w:t xml:space="preserve">release </w:t>
      </w:r>
      <w:r w:rsidRPr="00B55E3E">
        <w:rPr>
          <w:rFonts w:eastAsia="DengXian"/>
          <w:i/>
          <w:iCs/>
          <w:lang w:eastAsia="zh-CN"/>
        </w:rPr>
        <w:t>rlm-Relaxation</w:t>
      </w:r>
      <w:r w:rsidRPr="00B55E3E">
        <w:rPr>
          <w:i/>
          <w:iCs/>
        </w:rPr>
        <w:t>ReportingConfig</w:t>
      </w:r>
      <w:r w:rsidRPr="00B55E3E">
        <w:t xml:space="preserve"> for the MCG, if configured</w:t>
      </w:r>
      <w:r w:rsidRPr="00B55E3E">
        <w:rPr>
          <w:rFonts w:eastAsia="SimSun"/>
        </w:rPr>
        <w:t xml:space="preserve"> and </w:t>
      </w:r>
      <w:r w:rsidRPr="00B55E3E">
        <w:t xml:space="preserve">stop timer </w:t>
      </w:r>
      <w:r w:rsidR="00881009" w:rsidRPr="00B55E3E">
        <w:t>T346j</w:t>
      </w:r>
      <w:r w:rsidRPr="00B55E3E">
        <w:t xml:space="preserve"> associated with the MCG, if running;</w:t>
      </w:r>
    </w:p>
    <w:p w14:paraId="46141FA9" w14:textId="3119FB66" w:rsidR="00B623BD" w:rsidRPr="00B55E3E" w:rsidRDefault="00B623BD" w:rsidP="00B623BD">
      <w:pPr>
        <w:pStyle w:val="B2"/>
      </w:pPr>
      <w:r w:rsidRPr="00B55E3E">
        <w:t>2&gt;</w:t>
      </w:r>
      <w:r w:rsidRPr="00B55E3E">
        <w:tab/>
        <w:t xml:space="preserve">release </w:t>
      </w:r>
      <w:r w:rsidRPr="00B55E3E">
        <w:rPr>
          <w:rFonts w:eastAsia="DengXian"/>
          <w:i/>
          <w:iCs/>
          <w:lang w:eastAsia="zh-CN"/>
        </w:rPr>
        <w:t>bfd-Relaxation</w:t>
      </w:r>
      <w:r w:rsidRPr="00B55E3E">
        <w:rPr>
          <w:i/>
          <w:iCs/>
        </w:rPr>
        <w:t>ReportingConfig</w:t>
      </w:r>
      <w:r w:rsidRPr="00B55E3E">
        <w:t xml:space="preserve"> for the MCG, if configured</w:t>
      </w:r>
      <w:r w:rsidRPr="00B55E3E">
        <w:rPr>
          <w:rFonts w:eastAsia="SimSun"/>
        </w:rPr>
        <w:t xml:space="preserve"> and </w:t>
      </w:r>
      <w:r w:rsidRPr="00B55E3E">
        <w:t xml:space="preserve">stop timer </w:t>
      </w:r>
      <w:r w:rsidR="00881009" w:rsidRPr="00B55E3E">
        <w:t>T346k</w:t>
      </w:r>
      <w:r w:rsidRPr="00B55E3E">
        <w:t xml:space="preserve"> associated with the MCG, if running;</w:t>
      </w:r>
    </w:p>
    <w:p w14:paraId="55658CB8" w14:textId="77777777" w:rsidR="00394471" w:rsidRPr="00B55E3E" w:rsidRDefault="00394471" w:rsidP="00394471">
      <w:pPr>
        <w:pStyle w:val="B2"/>
      </w:pPr>
      <w:r w:rsidRPr="00B55E3E">
        <w:t>2&gt;</w:t>
      </w:r>
      <w:r w:rsidRPr="00B55E3E">
        <w:tab/>
        <w:t xml:space="preserve">release </w:t>
      </w:r>
      <w:r w:rsidRPr="00B55E3E">
        <w:rPr>
          <w:i/>
        </w:rPr>
        <w:t>releasePreferenceConfig</w:t>
      </w:r>
      <w:r w:rsidRPr="00B55E3E">
        <w:t>, if configured</w:t>
      </w:r>
      <w:r w:rsidRPr="00B55E3E">
        <w:rPr>
          <w:rFonts w:eastAsia="SimSun"/>
        </w:rPr>
        <w:t xml:space="preserve"> </w:t>
      </w:r>
      <w:r w:rsidRPr="00B55E3E">
        <w:t>stop timer T346</w:t>
      </w:r>
      <w:r w:rsidRPr="00B55E3E">
        <w:rPr>
          <w:rFonts w:eastAsia="SimSun"/>
        </w:rPr>
        <w:t>f</w:t>
      </w:r>
      <w:r w:rsidRPr="00B55E3E">
        <w:t>, if running;</w:t>
      </w:r>
    </w:p>
    <w:p w14:paraId="33D46169" w14:textId="77777777" w:rsidR="00394471" w:rsidRPr="00B55E3E" w:rsidRDefault="00394471" w:rsidP="00394471">
      <w:pPr>
        <w:pStyle w:val="B2"/>
      </w:pPr>
      <w:r w:rsidRPr="00B55E3E">
        <w:rPr>
          <w:rFonts w:eastAsia="SimSun"/>
        </w:rPr>
        <w:t>2</w:t>
      </w:r>
      <w:r w:rsidRPr="00B55E3E">
        <w:t>&gt;</w:t>
      </w:r>
      <w:r w:rsidRPr="00B55E3E">
        <w:tab/>
        <w:t xml:space="preserve">release </w:t>
      </w:r>
      <w:r w:rsidRPr="00B55E3E">
        <w:rPr>
          <w:i/>
          <w:iCs/>
        </w:rPr>
        <w:t>onDemandSIB-Request</w:t>
      </w:r>
      <w:r w:rsidRPr="00B55E3E">
        <w:t xml:space="preserve"> if configured, and stop timer T350, if running;</w:t>
      </w:r>
    </w:p>
    <w:p w14:paraId="4C967159" w14:textId="77777777" w:rsidR="005C4C47" w:rsidRPr="00B55E3E" w:rsidRDefault="005C4C47" w:rsidP="005C4C47">
      <w:pPr>
        <w:pStyle w:val="B2"/>
        <w:rPr>
          <w:lang w:eastAsia="zh-CN"/>
        </w:rPr>
      </w:pPr>
      <w:r w:rsidRPr="00B55E3E">
        <w:t>2</w:t>
      </w:r>
      <w:r w:rsidRPr="00B55E3E">
        <w:rPr>
          <w:lang w:eastAsia="zh-CN"/>
        </w:rPr>
        <w:t>&gt;</w:t>
      </w:r>
      <w:r w:rsidRPr="00B55E3E">
        <w:rPr>
          <w:lang w:eastAsia="zh-CN"/>
        </w:rPr>
        <w:tab/>
        <w:t xml:space="preserve">release </w:t>
      </w:r>
      <w:r w:rsidRPr="00B55E3E">
        <w:rPr>
          <w:i/>
          <w:lang w:eastAsia="zh-CN"/>
        </w:rPr>
        <w:t>referenceTimePreferenceReporting</w:t>
      </w:r>
      <w:r w:rsidRPr="00B55E3E">
        <w:rPr>
          <w:lang w:eastAsia="zh-CN"/>
        </w:rPr>
        <w:t>, if configured;</w:t>
      </w:r>
    </w:p>
    <w:p w14:paraId="42873468" w14:textId="77777777" w:rsidR="005C4C47" w:rsidRPr="00B55E3E" w:rsidRDefault="005C4C47" w:rsidP="005C4C47">
      <w:pPr>
        <w:pStyle w:val="B2"/>
        <w:rPr>
          <w:lang w:eastAsia="zh-CN"/>
        </w:rPr>
      </w:pPr>
      <w:r w:rsidRPr="00B55E3E">
        <w:rPr>
          <w:lang w:eastAsia="zh-CN"/>
        </w:rPr>
        <w:t>2&gt;</w:t>
      </w:r>
      <w:r w:rsidRPr="00B55E3E">
        <w:rPr>
          <w:lang w:eastAsia="zh-CN"/>
        </w:rPr>
        <w:tab/>
        <w:t xml:space="preserve">release </w:t>
      </w:r>
      <w:r w:rsidRPr="00B55E3E">
        <w:rPr>
          <w:i/>
          <w:lang w:eastAsia="zh-CN"/>
        </w:rPr>
        <w:t>sl-AssistanceConfigNR</w:t>
      </w:r>
      <w:r w:rsidRPr="00B55E3E">
        <w:rPr>
          <w:lang w:eastAsia="zh-CN"/>
        </w:rPr>
        <w:t>, if configured;</w:t>
      </w:r>
    </w:p>
    <w:p w14:paraId="3A7BD0B6" w14:textId="77777777" w:rsidR="00CF6189" w:rsidRPr="00B55E3E" w:rsidRDefault="00CF6189" w:rsidP="00CF6189">
      <w:pPr>
        <w:pStyle w:val="B2"/>
        <w:rPr>
          <w:lang w:eastAsia="zh-CN"/>
        </w:rPr>
      </w:pPr>
      <w:r w:rsidRPr="00B55E3E">
        <w:rPr>
          <w:lang w:eastAsia="zh-CN"/>
        </w:rPr>
        <w:t>2&gt;</w:t>
      </w:r>
      <w:r w:rsidRPr="00B55E3E">
        <w:rPr>
          <w:lang w:eastAsia="zh-CN"/>
        </w:rPr>
        <w:tab/>
        <w:t xml:space="preserve">release </w:t>
      </w:r>
      <w:r w:rsidRPr="00B55E3E">
        <w:rPr>
          <w:i/>
        </w:rPr>
        <w:t>obtainCommonLocation</w:t>
      </w:r>
      <w:r w:rsidRPr="00B55E3E">
        <w:rPr>
          <w:lang w:eastAsia="zh-CN"/>
        </w:rPr>
        <w:t>, if configured;</w:t>
      </w:r>
    </w:p>
    <w:p w14:paraId="629E29C2" w14:textId="4CCE4023" w:rsidR="00100C97" w:rsidRPr="00B55E3E" w:rsidRDefault="00100C97" w:rsidP="000830BB">
      <w:pPr>
        <w:pStyle w:val="B2"/>
        <w:rPr>
          <w:lang w:eastAsia="zh-CN"/>
        </w:rPr>
      </w:pPr>
      <w:r w:rsidRPr="00B55E3E">
        <w:rPr>
          <w:lang w:eastAsia="zh-CN"/>
        </w:rPr>
        <w:t>2&gt;</w:t>
      </w:r>
      <w:r w:rsidRPr="00B55E3E">
        <w:rPr>
          <w:lang w:eastAsia="zh-CN"/>
        </w:rPr>
        <w:tab/>
        <w:t xml:space="preserve">release </w:t>
      </w:r>
      <w:r w:rsidRPr="00B55E3E">
        <w:rPr>
          <w:rFonts w:eastAsia="MS Mincho"/>
          <w:bCs/>
          <w:i/>
        </w:rPr>
        <w:t>musim-GapAssistanceConfig</w:t>
      </w:r>
      <w:r w:rsidRPr="00B55E3E">
        <w:rPr>
          <w:lang w:eastAsia="zh-CN"/>
        </w:rPr>
        <w:t>, if configured</w:t>
      </w:r>
      <w:r w:rsidRPr="00B55E3E">
        <w:rPr>
          <w:rFonts w:eastAsia="SimSun"/>
        </w:rPr>
        <w:t xml:space="preserve"> and </w:t>
      </w:r>
      <w:r w:rsidRPr="00B55E3E">
        <w:t xml:space="preserve">stop timer </w:t>
      </w:r>
      <w:r w:rsidR="00881009" w:rsidRPr="00B55E3E">
        <w:t>T346h</w:t>
      </w:r>
      <w:r w:rsidRPr="00B55E3E">
        <w:t>, if running</w:t>
      </w:r>
      <w:r w:rsidRPr="00B55E3E">
        <w:rPr>
          <w:lang w:eastAsia="zh-CN"/>
        </w:rPr>
        <w:t>;</w:t>
      </w:r>
    </w:p>
    <w:p w14:paraId="68B4D549" w14:textId="2CD9C1C3" w:rsidR="00100C97" w:rsidRPr="00B55E3E" w:rsidRDefault="00100C97" w:rsidP="00100C97">
      <w:pPr>
        <w:pStyle w:val="B2"/>
        <w:rPr>
          <w:lang w:eastAsia="zh-CN"/>
        </w:rPr>
      </w:pPr>
      <w:r w:rsidRPr="00B55E3E">
        <w:rPr>
          <w:lang w:eastAsia="zh-CN"/>
        </w:rPr>
        <w:t>2&gt;</w:t>
      </w:r>
      <w:r w:rsidRPr="00B55E3E">
        <w:rPr>
          <w:lang w:eastAsia="zh-CN"/>
        </w:rPr>
        <w:tab/>
        <w:t xml:space="preserve">release </w:t>
      </w:r>
      <w:r w:rsidRPr="00B55E3E">
        <w:rPr>
          <w:rFonts w:eastAsia="MS Mincho"/>
          <w:bCs/>
          <w:i/>
        </w:rPr>
        <w:t>musim-LeaveAssistanceConfig</w:t>
      </w:r>
      <w:r w:rsidRPr="00B55E3E">
        <w:rPr>
          <w:lang w:eastAsia="zh-CN"/>
        </w:rPr>
        <w:t>, if configured</w:t>
      </w:r>
      <w:ins w:id="25" w:author="Samsung (SY)" w:date="2022-10-18T12:59:00Z">
        <w:r w:rsidR="00515938">
          <w:rPr>
            <w:lang w:eastAsia="zh-CN"/>
          </w:rPr>
          <w:t xml:space="preserve"> and stop timer T346g, if running</w:t>
        </w:r>
      </w:ins>
      <w:r w:rsidRPr="00B55E3E">
        <w:rPr>
          <w:lang w:eastAsia="zh-CN"/>
        </w:rPr>
        <w:t>;</w:t>
      </w:r>
    </w:p>
    <w:p w14:paraId="6E017961" w14:textId="4274454F" w:rsidR="001212B2" w:rsidRPr="00B55E3E" w:rsidRDefault="001212B2" w:rsidP="001212B2">
      <w:pPr>
        <w:pStyle w:val="B2"/>
        <w:rPr>
          <w:lang w:eastAsia="zh-CN"/>
        </w:rPr>
      </w:pPr>
      <w:r w:rsidRPr="00B55E3E">
        <w:t>2&gt;</w:t>
      </w:r>
      <w:r w:rsidRPr="00B55E3E">
        <w:tab/>
        <w:t>release</w:t>
      </w:r>
      <w:r w:rsidRPr="00B55E3E">
        <w:rPr>
          <w:b/>
          <w:bCs/>
        </w:rPr>
        <w:t xml:space="preserve"> </w:t>
      </w:r>
      <w:r w:rsidRPr="00B55E3E">
        <w:rPr>
          <w:i/>
          <w:iCs/>
        </w:rPr>
        <w:t>ul-GapFR2-PreferenceConfig</w:t>
      </w:r>
      <w:r w:rsidRPr="00B55E3E">
        <w:t>, if configured;</w:t>
      </w:r>
    </w:p>
    <w:p w14:paraId="5DE8A836" w14:textId="006DCAF0" w:rsidR="00DB6B82" w:rsidRPr="00B55E3E" w:rsidRDefault="00DB6B82" w:rsidP="00DB6B82">
      <w:pPr>
        <w:pStyle w:val="B2"/>
      </w:pPr>
      <w:r w:rsidRPr="00B55E3E">
        <w:t>2&gt;</w:t>
      </w:r>
      <w:r w:rsidRPr="00B55E3E">
        <w:tab/>
        <w:t xml:space="preserve">release </w:t>
      </w:r>
      <w:r w:rsidRPr="00B55E3E">
        <w:rPr>
          <w:i/>
        </w:rPr>
        <w:t>scg-DeactivationPreferenceConfig</w:t>
      </w:r>
      <w:r w:rsidRPr="00B55E3E">
        <w:t>, if configured, and stop timer T346</w:t>
      </w:r>
      <w:r w:rsidR="00BE1D2B" w:rsidRPr="00B55E3E">
        <w:t>i</w:t>
      </w:r>
      <w:r w:rsidRPr="00B55E3E">
        <w:t>, if running;</w:t>
      </w:r>
    </w:p>
    <w:p w14:paraId="064468BD" w14:textId="77777777" w:rsidR="00E47E93" w:rsidRPr="00B55E3E" w:rsidRDefault="009A3D15" w:rsidP="00E47E93">
      <w:pPr>
        <w:pStyle w:val="B2"/>
      </w:pPr>
      <w:r w:rsidRPr="00B55E3E">
        <w:t>2&gt;</w:t>
      </w:r>
      <w:r w:rsidRPr="00B55E3E">
        <w:tab/>
        <w:t xml:space="preserve">release </w:t>
      </w:r>
      <w:r w:rsidRPr="00B55E3E">
        <w:rPr>
          <w:i/>
          <w:iCs/>
        </w:rPr>
        <w:t>propDelayDiffReportConfig</w:t>
      </w:r>
      <w:r w:rsidRPr="00B55E3E">
        <w:t>, if configured;</w:t>
      </w:r>
    </w:p>
    <w:p w14:paraId="5CABC993" w14:textId="77777777" w:rsidR="008D68AB" w:rsidRPr="00B55E3E" w:rsidRDefault="00E47E93" w:rsidP="008D68AB">
      <w:pPr>
        <w:pStyle w:val="B2"/>
      </w:pPr>
      <w:r w:rsidRPr="00B55E3E">
        <w:t>2&gt;</w:t>
      </w:r>
      <w:r w:rsidRPr="00B55E3E">
        <w:tab/>
        <w:t xml:space="preserve">release </w:t>
      </w:r>
      <w:r w:rsidRPr="00B55E3E">
        <w:rPr>
          <w:i/>
        </w:rPr>
        <w:t>rrm-MeasRelaxationReportingConfig</w:t>
      </w:r>
      <w:r w:rsidRPr="00B55E3E">
        <w:t>, if configured;</w:t>
      </w:r>
    </w:p>
    <w:p w14:paraId="45610556" w14:textId="77777777" w:rsidR="008D68AB" w:rsidRPr="00B55E3E" w:rsidRDefault="008D68AB" w:rsidP="008D68AB">
      <w:pPr>
        <w:pStyle w:val="B2"/>
        <w:rPr>
          <w:lang w:eastAsia="en-US"/>
        </w:rPr>
      </w:pPr>
      <w:r w:rsidRPr="00B55E3E">
        <w:t>2&gt;</w:t>
      </w:r>
      <w:r w:rsidRPr="00B55E3E">
        <w:tab/>
        <w:t xml:space="preserve">release </w:t>
      </w:r>
      <w:r w:rsidRPr="00B55E3E">
        <w:rPr>
          <w:i/>
        </w:rPr>
        <w:t>maxBW-PreferenceConfigFR2-2</w:t>
      </w:r>
      <w:r w:rsidRPr="00B55E3E">
        <w:t>, if configured;</w:t>
      </w:r>
    </w:p>
    <w:p w14:paraId="36169487" w14:textId="77777777" w:rsidR="008D68AB" w:rsidRPr="00B55E3E" w:rsidRDefault="008D68AB" w:rsidP="008D68AB">
      <w:pPr>
        <w:pStyle w:val="B2"/>
      </w:pPr>
      <w:r w:rsidRPr="00B55E3E">
        <w:t>2&gt;</w:t>
      </w:r>
      <w:r w:rsidRPr="00B55E3E">
        <w:tab/>
        <w:t xml:space="preserve">release </w:t>
      </w:r>
      <w:r w:rsidRPr="00B55E3E">
        <w:rPr>
          <w:i/>
        </w:rPr>
        <w:t>maxMIMO-LayerPreferenceConfigFR2-2</w:t>
      </w:r>
      <w:r w:rsidRPr="00B55E3E">
        <w:t>, if configured;</w:t>
      </w:r>
    </w:p>
    <w:p w14:paraId="0F0F1762" w14:textId="1B4CC22E" w:rsidR="009A3D15" w:rsidRPr="00B55E3E" w:rsidRDefault="008D68AB" w:rsidP="008D68AB">
      <w:pPr>
        <w:pStyle w:val="B2"/>
      </w:pPr>
      <w:r w:rsidRPr="00B55E3E">
        <w:t>2&gt;</w:t>
      </w:r>
      <w:r w:rsidRPr="00B55E3E">
        <w:tab/>
        <w:t xml:space="preserve">release </w:t>
      </w:r>
      <w:r w:rsidRPr="00B55E3E">
        <w:rPr>
          <w:i/>
        </w:rPr>
        <w:t>minSchedulingOffsetPreferenceConfigExt</w:t>
      </w:r>
      <w:r w:rsidRPr="00B55E3E">
        <w:t>, if configured;</w:t>
      </w:r>
    </w:p>
    <w:p w14:paraId="63BE446B" w14:textId="4795ACA4" w:rsidR="00800E9E" w:rsidRPr="00B55E3E" w:rsidRDefault="00800E9E" w:rsidP="000830BB">
      <w:pPr>
        <w:pStyle w:val="B1"/>
        <w:rPr>
          <w:lang w:eastAsia="zh-CN"/>
        </w:rPr>
      </w:pPr>
      <w:r w:rsidRPr="00B55E3E">
        <w:rPr>
          <w:lang w:eastAsia="zh-CN"/>
        </w:rPr>
        <w:t>1&gt;</w:t>
      </w:r>
      <w:r w:rsidRPr="00B55E3E">
        <w:rPr>
          <w:lang w:eastAsia="zh-CN"/>
        </w:rPr>
        <w:tab/>
        <w:t xml:space="preserve">release </w:t>
      </w:r>
      <w:r w:rsidRPr="00B55E3E">
        <w:rPr>
          <w:i/>
        </w:rPr>
        <w:t>successHO-Config</w:t>
      </w:r>
      <w:r w:rsidRPr="00B55E3E">
        <w:rPr>
          <w:lang w:eastAsia="zh-CN"/>
        </w:rPr>
        <w:t>, if configured;</w:t>
      </w:r>
    </w:p>
    <w:p w14:paraId="75A9C891" w14:textId="77777777" w:rsidR="00394471" w:rsidRPr="00B55E3E" w:rsidRDefault="00394471" w:rsidP="00394471">
      <w:pPr>
        <w:pStyle w:val="B1"/>
      </w:pPr>
      <w:r w:rsidRPr="00B55E3E">
        <w:t>1&gt;</w:t>
      </w:r>
      <w:r w:rsidRPr="00B55E3E">
        <w:tab/>
        <w:t>if any DAPS bearer is configured:</w:t>
      </w:r>
    </w:p>
    <w:p w14:paraId="0EB7C202" w14:textId="77777777" w:rsidR="00394471" w:rsidRPr="00B55E3E" w:rsidRDefault="00394471" w:rsidP="00394471">
      <w:pPr>
        <w:pStyle w:val="B2"/>
      </w:pPr>
      <w:r w:rsidRPr="00B55E3E">
        <w:t>2&gt;</w:t>
      </w:r>
      <w:r w:rsidRPr="00B55E3E">
        <w:tab/>
        <w:t>reset the source MAC and release the source MAC configuration;</w:t>
      </w:r>
    </w:p>
    <w:p w14:paraId="3A9A8E35" w14:textId="77777777" w:rsidR="00394471" w:rsidRPr="00B55E3E" w:rsidRDefault="00394471" w:rsidP="00394471">
      <w:pPr>
        <w:pStyle w:val="B2"/>
      </w:pPr>
      <w:r w:rsidRPr="00B55E3E">
        <w:t>2&gt;</w:t>
      </w:r>
      <w:r w:rsidRPr="00B55E3E">
        <w:tab/>
        <w:t>for each DAPS bearer:</w:t>
      </w:r>
    </w:p>
    <w:p w14:paraId="564E6C08" w14:textId="77777777" w:rsidR="00394471" w:rsidRPr="00B55E3E" w:rsidRDefault="00394471" w:rsidP="00394471">
      <w:pPr>
        <w:pStyle w:val="B3"/>
      </w:pPr>
      <w:r w:rsidRPr="00B55E3E">
        <w:t>3&gt;</w:t>
      </w:r>
      <w:r w:rsidRPr="00B55E3E">
        <w:tab/>
        <w:t>release the RLC entity or entities as specified in TS 38.322 [4], clause 5.1.3, and the associated logical channel for the source SpCell;</w:t>
      </w:r>
    </w:p>
    <w:p w14:paraId="19935483" w14:textId="77777777" w:rsidR="00394471" w:rsidRPr="00B55E3E" w:rsidRDefault="00394471" w:rsidP="00394471">
      <w:pPr>
        <w:pStyle w:val="B3"/>
      </w:pPr>
      <w:r w:rsidRPr="00B55E3E">
        <w:t>3&gt;</w:t>
      </w:r>
      <w:r w:rsidRPr="00B55E3E">
        <w:tab/>
        <w:t>reconfigure the PDCP entity to release DAPS as specified in TS 38.323 [5];</w:t>
      </w:r>
    </w:p>
    <w:p w14:paraId="441DE4C1" w14:textId="77777777" w:rsidR="00394471" w:rsidRPr="00B55E3E" w:rsidRDefault="00394471" w:rsidP="00394471">
      <w:pPr>
        <w:pStyle w:val="B2"/>
      </w:pPr>
      <w:r w:rsidRPr="00B55E3E">
        <w:lastRenderedPageBreak/>
        <w:t>2&gt;</w:t>
      </w:r>
      <w:r w:rsidRPr="00B55E3E">
        <w:tab/>
        <w:t>for each SRB:</w:t>
      </w:r>
    </w:p>
    <w:p w14:paraId="49DD9EAC" w14:textId="77777777" w:rsidR="00394471" w:rsidRPr="00B55E3E" w:rsidRDefault="00394471" w:rsidP="00394471">
      <w:pPr>
        <w:pStyle w:val="B3"/>
      </w:pPr>
      <w:r w:rsidRPr="00B55E3E">
        <w:t>3&gt;</w:t>
      </w:r>
      <w:r w:rsidRPr="00B55E3E">
        <w:tab/>
        <w:t>release the PDCP entity for the source SpCell;</w:t>
      </w:r>
    </w:p>
    <w:p w14:paraId="561D0F2A" w14:textId="77777777" w:rsidR="00394471" w:rsidRPr="00B55E3E" w:rsidRDefault="00394471" w:rsidP="00394471">
      <w:pPr>
        <w:pStyle w:val="B3"/>
      </w:pPr>
      <w:r w:rsidRPr="00B55E3E">
        <w:t>3&gt;</w:t>
      </w:r>
      <w:r w:rsidRPr="00B55E3E">
        <w:tab/>
        <w:t>release the RLC entity as specified in TS 38.322 [4], clause 5.1.3, and the associated logical channel for the source SpCell;</w:t>
      </w:r>
    </w:p>
    <w:p w14:paraId="33DBA091" w14:textId="77777777" w:rsidR="00394471" w:rsidRPr="00B55E3E" w:rsidRDefault="00394471" w:rsidP="00394471">
      <w:pPr>
        <w:pStyle w:val="B2"/>
      </w:pPr>
      <w:r w:rsidRPr="00B55E3E">
        <w:t>2&gt;</w:t>
      </w:r>
      <w:r w:rsidRPr="00B55E3E">
        <w:tab/>
        <w:t>release the physical channel configuration for the source SpCell;</w:t>
      </w:r>
    </w:p>
    <w:p w14:paraId="0BAB9A25" w14:textId="77777777" w:rsidR="00394471" w:rsidRPr="00B55E3E" w:rsidRDefault="00394471" w:rsidP="00394471">
      <w:pPr>
        <w:pStyle w:val="B2"/>
      </w:pPr>
      <w:r w:rsidRPr="00B55E3E">
        <w:t>2&gt;</w:t>
      </w:r>
      <w:r w:rsidRPr="00B55E3E">
        <w:tab/>
        <w:t>discard the keys used in the source SpCell (the K</w:t>
      </w:r>
      <w:r w:rsidRPr="00B55E3E">
        <w:rPr>
          <w:vertAlign w:val="subscript"/>
        </w:rPr>
        <w:t>gNB</w:t>
      </w:r>
      <w:r w:rsidRPr="00B55E3E">
        <w:t xml:space="preserve"> key, the K</w:t>
      </w:r>
      <w:r w:rsidRPr="00B55E3E">
        <w:rPr>
          <w:vertAlign w:val="subscript"/>
        </w:rPr>
        <w:t>RRCenc</w:t>
      </w:r>
      <w:r w:rsidRPr="00B55E3E">
        <w:t xml:space="preserve"> key, the K</w:t>
      </w:r>
      <w:r w:rsidRPr="00B55E3E">
        <w:rPr>
          <w:vertAlign w:val="subscript"/>
        </w:rPr>
        <w:t>RRCint</w:t>
      </w:r>
      <w:r w:rsidRPr="00B55E3E">
        <w:t xml:space="preserve"> key, the K</w:t>
      </w:r>
      <w:r w:rsidRPr="00B55E3E">
        <w:rPr>
          <w:vertAlign w:val="subscript"/>
        </w:rPr>
        <w:t>UPint</w:t>
      </w:r>
      <w:r w:rsidRPr="00B55E3E">
        <w:t xml:space="preserve"> key </w:t>
      </w:r>
      <w:r w:rsidRPr="00B55E3E">
        <w:rPr>
          <w:lang w:eastAsia="zh-CN"/>
        </w:rPr>
        <w:t xml:space="preserve">and the </w:t>
      </w:r>
      <w:r w:rsidRPr="00B55E3E">
        <w:t>K</w:t>
      </w:r>
      <w:r w:rsidRPr="00B55E3E">
        <w:rPr>
          <w:vertAlign w:val="subscript"/>
        </w:rPr>
        <w:t>UPenc</w:t>
      </w:r>
      <w:r w:rsidRPr="00B55E3E">
        <w:rPr>
          <w:lang w:eastAsia="zh-CN"/>
        </w:rPr>
        <w:t xml:space="preserve"> key), if any</w:t>
      </w:r>
      <w:r w:rsidRPr="00B55E3E">
        <w:t>;</w:t>
      </w:r>
    </w:p>
    <w:p w14:paraId="5F547E51" w14:textId="27A803A2" w:rsidR="00CD4D14" w:rsidRPr="00B55E3E" w:rsidRDefault="00CD4D14" w:rsidP="00CD4D14">
      <w:pPr>
        <w:pStyle w:val="B1"/>
        <w:rPr>
          <w:lang w:eastAsia="zh-CN"/>
        </w:rPr>
      </w:pPr>
      <w:r w:rsidRPr="00B55E3E">
        <w:rPr>
          <w:lang w:eastAsia="zh-CN"/>
        </w:rPr>
        <w:t>1&gt;</w:t>
      </w:r>
      <w:r w:rsidRPr="00B55E3E">
        <w:rPr>
          <w:lang w:eastAsia="zh-CN"/>
        </w:rPr>
        <w:tab/>
        <w:t xml:space="preserve">release </w:t>
      </w:r>
      <w:r w:rsidRPr="00B55E3E">
        <w:rPr>
          <w:i/>
        </w:rPr>
        <w:t>sl-L2RelayUE</w:t>
      </w:r>
      <w:r w:rsidR="00F74A97" w:rsidRPr="00B55E3E">
        <w:rPr>
          <w:i/>
        </w:rPr>
        <w:t>-</w:t>
      </w:r>
      <w:r w:rsidRPr="00B55E3E">
        <w:rPr>
          <w:i/>
        </w:rPr>
        <w:t>Config</w:t>
      </w:r>
      <w:r w:rsidRPr="00B55E3E">
        <w:rPr>
          <w:lang w:eastAsia="zh-CN"/>
        </w:rPr>
        <w:t>, if configured;</w:t>
      </w:r>
    </w:p>
    <w:p w14:paraId="477EDE9D" w14:textId="05D656A1" w:rsidR="00CD4D14" w:rsidRPr="00B55E3E" w:rsidRDefault="00CD4D14" w:rsidP="00CD4D14">
      <w:pPr>
        <w:pStyle w:val="B1"/>
        <w:rPr>
          <w:lang w:eastAsia="zh-CN"/>
        </w:rPr>
      </w:pPr>
      <w:r w:rsidRPr="00B55E3E">
        <w:rPr>
          <w:lang w:eastAsia="zh-CN"/>
        </w:rPr>
        <w:t>1&gt;</w:t>
      </w:r>
      <w:r w:rsidRPr="00B55E3E">
        <w:rPr>
          <w:lang w:eastAsia="zh-CN"/>
        </w:rPr>
        <w:tab/>
        <w:t>release</w:t>
      </w:r>
      <w:r w:rsidRPr="00B55E3E">
        <w:rPr>
          <w:i/>
          <w:lang w:eastAsia="zh-CN"/>
        </w:rPr>
        <w:t xml:space="preserve"> </w:t>
      </w:r>
      <w:r w:rsidRPr="00B55E3E">
        <w:rPr>
          <w:i/>
        </w:rPr>
        <w:t>sl-L2RemoteUE</w:t>
      </w:r>
      <w:r w:rsidR="00F74A97" w:rsidRPr="00B55E3E">
        <w:rPr>
          <w:i/>
        </w:rPr>
        <w:t>-</w:t>
      </w:r>
      <w:r w:rsidRPr="00B55E3E">
        <w:rPr>
          <w:i/>
        </w:rPr>
        <w:t>Config</w:t>
      </w:r>
      <w:r w:rsidRPr="00B55E3E">
        <w:rPr>
          <w:lang w:eastAsia="zh-CN"/>
        </w:rPr>
        <w:t>, if configured;</w:t>
      </w:r>
    </w:p>
    <w:p w14:paraId="692F0A2B" w14:textId="77777777" w:rsidR="00CD4D14" w:rsidRPr="00B55E3E" w:rsidRDefault="00CD4D14" w:rsidP="00CD4D14">
      <w:pPr>
        <w:pStyle w:val="B1"/>
        <w:rPr>
          <w:lang w:eastAsia="zh-CN"/>
        </w:rPr>
      </w:pPr>
      <w:r w:rsidRPr="00B55E3E">
        <w:rPr>
          <w:lang w:eastAsia="zh-CN"/>
        </w:rPr>
        <w:t>1&gt;</w:t>
      </w:r>
      <w:r w:rsidRPr="00B55E3E">
        <w:rPr>
          <w:lang w:eastAsia="zh-CN"/>
        </w:rPr>
        <w:tab/>
      </w:r>
      <w:r w:rsidRPr="00B55E3E">
        <w:t>release the SRAP entity</w:t>
      </w:r>
      <w:r w:rsidRPr="00B55E3E">
        <w:rPr>
          <w:lang w:eastAsia="zh-CN"/>
        </w:rPr>
        <w:t>, if configured;</w:t>
      </w:r>
    </w:p>
    <w:p w14:paraId="4CA60B5B" w14:textId="18F0C2A5" w:rsidR="00CD4D14" w:rsidRPr="00B55E3E" w:rsidRDefault="00CD4D14" w:rsidP="00CD4D14">
      <w:pPr>
        <w:pStyle w:val="B1"/>
      </w:pPr>
      <w:r w:rsidRPr="00B55E3E">
        <w:t>1&gt;</w:t>
      </w:r>
      <w:r w:rsidRPr="00B55E3E">
        <w:tab/>
        <w:t xml:space="preserve">if the UE is </w:t>
      </w:r>
      <w:r w:rsidR="00F74A97" w:rsidRPr="00B55E3E">
        <w:t>acting as</w:t>
      </w:r>
      <w:r w:rsidRPr="00B55E3E">
        <w:t xml:space="preserve"> L2 U2N Remote UE:</w:t>
      </w:r>
    </w:p>
    <w:p w14:paraId="190E85F1" w14:textId="77777777" w:rsidR="00CD4D14" w:rsidRPr="00B55E3E" w:rsidRDefault="00CD4D14" w:rsidP="00CD4D14">
      <w:pPr>
        <w:pStyle w:val="B2"/>
      </w:pPr>
      <w:r w:rsidRPr="00B55E3E">
        <w:t>2&gt;</w:t>
      </w:r>
      <w:r w:rsidRPr="00B55E3E">
        <w:tab/>
        <w:t>if the PC5-RRC connection with the U2N Relay UE is determined to be released:</w:t>
      </w:r>
    </w:p>
    <w:p w14:paraId="5D3526E5" w14:textId="4C97FA7B" w:rsidR="00CD4D14" w:rsidRPr="00B55E3E" w:rsidRDefault="00CD4D14" w:rsidP="00CD4D14">
      <w:pPr>
        <w:pStyle w:val="B3"/>
      </w:pPr>
      <w:r w:rsidRPr="00B55E3E">
        <w:t>3&gt;</w:t>
      </w:r>
      <w:r w:rsidRPr="00B55E3E">
        <w:tab/>
      </w:r>
      <w:r w:rsidR="00BD7E37" w:rsidRPr="00B55E3E">
        <w:t>indicate upper layers to trigger PC5 unicast link release</w:t>
      </w:r>
      <w:r w:rsidRPr="00B55E3E">
        <w:t>;</w:t>
      </w:r>
    </w:p>
    <w:p w14:paraId="5B220FCF" w14:textId="7948FBFD" w:rsidR="00CD4D14" w:rsidRPr="00B55E3E" w:rsidRDefault="00CD4D14" w:rsidP="00CD4D14">
      <w:pPr>
        <w:pStyle w:val="B3"/>
      </w:pPr>
      <w:r w:rsidRPr="00B55E3E">
        <w:t>3&gt;</w:t>
      </w:r>
      <w:r w:rsidRPr="00B55E3E">
        <w:tab/>
        <w:t xml:space="preserve">perform either cell selection in accordance with the cell selection process as specified in TS 38.304 [20], or relay selection as specified in clause </w:t>
      </w:r>
      <w:r w:rsidR="003050BB" w:rsidRPr="00B55E3E">
        <w:t>5.8.15</w:t>
      </w:r>
      <w:r w:rsidRPr="00B55E3E">
        <w:t>.3, or both;</w:t>
      </w:r>
    </w:p>
    <w:p w14:paraId="0B9FEEBD" w14:textId="218CCF34" w:rsidR="00F74A97" w:rsidRPr="00B55E3E" w:rsidRDefault="00CD4D14" w:rsidP="00CD4D14">
      <w:pPr>
        <w:pStyle w:val="B2"/>
      </w:pPr>
      <w:r w:rsidRPr="00B55E3E">
        <w:t>2&gt;</w:t>
      </w:r>
      <w:r w:rsidRPr="00B55E3E">
        <w:tab/>
        <w:t>else</w:t>
      </w:r>
      <w:r w:rsidR="00BD7E37" w:rsidRPr="00B55E3E">
        <w:t xml:space="preserve"> </w:t>
      </w:r>
      <w:r w:rsidR="00BD7E37" w:rsidRPr="00B55E3E">
        <w:rPr>
          <w:rFonts w:eastAsia="SimSun"/>
          <w:lang w:eastAsia="en-US"/>
        </w:rPr>
        <w:t>(i.e., maintain the PC5 RRC connection)</w:t>
      </w:r>
      <w:r w:rsidR="00F74A97" w:rsidRPr="00B55E3E">
        <w:t>:</w:t>
      </w:r>
    </w:p>
    <w:p w14:paraId="44C55243" w14:textId="7D710CBB" w:rsidR="00CD4D14" w:rsidRPr="00B55E3E" w:rsidRDefault="00F74A97" w:rsidP="00F747EB">
      <w:pPr>
        <w:pStyle w:val="B3"/>
      </w:pPr>
      <w:r w:rsidRPr="00B55E3E">
        <w:t>3&gt;</w:t>
      </w:r>
      <w:r w:rsidRPr="00B55E3E">
        <w:tab/>
      </w:r>
      <w:r w:rsidR="00BD7E37" w:rsidRPr="00B55E3E">
        <w:rPr>
          <w:rFonts w:eastAsia="SimSun"/>
          <w:lang w:eastAsia="en-US"/>
        </w:rPr>
        <w:t>consider the connected L2 U2N Relay UE as suitable and perform actions as specified in clause 5.3.7.3a</w:t>
      </w:r>
      <w:r w:rsidR="00CD4D14" w:rsidRPr="00B55E3E">
        <w:t>;</w:t>
      </w:r>
    </w:p>
    <w:p w14:paraId="60F1BAEA" w14:textId="17E0C8A6" w:rsidR="00CD4D14" w:rsidRPr="00B55E3E" w:rsidRDefault="00CD4D14" w:rsidP="00CD4D14">
      <w:pPr>
        <w:pStyle w:val="NO"/>
      </w:pPr>
      <w:r w:rsidRPr="00B55E3E">
        <w:t>NOTE 1:</w:t>
      </w:r>
      <w:r w:rsidRPr="00B55E3E">
        <w:tab/>
        <w:t xml:space="preserve">It is up to Remote UE implementation whether to release or keep the current </w:t>
      </w:r>
      <w:r w:rsidR="00F74A97" w:rsidRPr="00B55E3E">
        <w:rPr>
          <w:lang w:eastAsia="zh-CN"/>
        </w:rPr>
        <w:t>PC5 unicast</w:t>
      </w:r>
      <w:r w:rsidRPr="00B55E3E">
        <w:t xml:space="preserve"> link.</w:t>
      </w:r>
    </w:p>
    <w:p w14:paraId="349C9666" w14:textId="77777777" w:rsidR="00CD4D14" w:rsidRPr="00B55E3E" w:rsidRDefault="00CD4D14" w:rsidP="00CD4D14">
      <w:pPr>
        <w:pStyle w:val="B1"/>
      </w:pPr>
      <w:r w:rsidRPr="00B55E3E">
        <w:t>1&gt; else:</w:t>
      </w:r>
    </w:p>
    <w:p w14:paraId="51452B26" w14:textId="71F3E296" w:rsidR="00394471" w:rsidRPr="00B55E3E" w:rsidRDefault="00CD4D14" w:rsidP="000830BB">
      <w:pPr>
        <w:pStyle w:val="B2"/>
      </w:pPr>
      <w:r w:rsidRPr="00B55E3E">
        <w:t>2</w:t>
      </w:r>
      <w:r w:rsidR="00394471" w:rsidRPr="00B55E3E">
        <w:t>&gt;</w:t>
      </w:r>
      <w:r w:rsidR="00394471" w:rsidRPr="00B55E3E">
        <w:tab/>
        <w:t>perform cell selection in accordance with the cell selection process as specified in TS 38.304 [20].</w:t>
      </w:r>
    </w:p>
    <w:p w14:paraId="7AE636B5" w14:textId="420DBD94" w:rsidR="00CD4D14" w:rsidRPr="00B55E3E" w:rsidRDefault="00CD4D14" w:rsidP="00CD4D14">
      <w:pPr>
        <w:pStyle w:val="NO"/>
      </w:pPr>
      <w:bookmarkStart w:id="26" w:name="_Toc60776807"/>
      <w:r w:rsidRPr="00B55E3E">
        <w:t>NOTE 2:</w:t>
      </w:r>
      <w:r w:rsidRPr="00B55E3E">
        <w:tab/>
        <w:t>For L2 U2N Remote UE, if both a suitable cell and a suitable relay are available, the UE can select either one based on its implementation.</w:t>
      </w:r>
    </w:p>
    <w:p w14:paraId="1F405863" w14:textId="10B94698" w:rsidR="00515938" w:rsidRDefault="00515938" w:rsidP="00515938">
      <w:pPr>
        <w:pStyle w:val="Note-Boxed"/>
        <w:jc w:val="center"/>
        <w:rPr>
          <w:rFonts w:ascii="Times New Roman" w:eastAsia="맑은 고딕" w:hAnsi="Times New Roman" w:cs="Times New Roman"/>
          <w:lang w:val="en-US"/>
        </w:rPr>
      </w:pPr>
      <w:bookmarkStart w:id="27" w:name="_Toc115428528"/>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952300" w14:textId="790125A6" w:rsidR="00394471" w:rsidRPr="00B55E3E" w:rsidRDefault="00394471" w:rsidP="00394471">
      <w:pPr>
        <w:pStyle w:val="4"/>
      </w:pPr>
      <w:r w:rsidRPr="00B55E3E">
        <w:t>5.3.7.3</w:t>
      </w:r>
      <w:r w:rsidRPr="00B55E3E">
        <w:tab/>
        <w:t>Actions following cell selection while T311 is running</w:t>
      </w:r>
      <w:bookmarkEnd w:id="26"/>
      <w:bookmarkEnd w:id="27"/>
    </w:p>
    <w:p w14:paraId="256C9ACE" w14:textId="77777777" w:rsidR="00394471" w:rsidRPr="00B55E3E" w:rsidRDefault="00394471" w:rsidP="00394471">
      <w:r w:rsidRPr="00B55E3E">
        <w:t>Upon selecting a suitable NR cell, the UE shall:</w:t>
      </w:r>
    </w:p>
    <w:p w14:paraId="527BA893" w14:textId="77777777" w:rsidR="00394471" w:rsidRPr="00B55E3E" w:rsidRDefault="00394471" w:rsidP="00394471">
      <w:pPr>
        <w:pStyle w:val="B1"/>
      </w:pPr>
      <w:r w:rsidRPr="00B55E3E">
        <w:t>1&gt;</w:t>
      </w:r>
      <w:r w:rsidRPr="00B55E3E">
        <w:tab/>
        <w:t>ensure having valid and up to date essential system information as specified in clause 5.2.2.2;</w:t>
      </w:r>
    </w:p>
    <w:p w14:paraId="6CFF0423" w14:textId="77777777" w:rsidR="00394471" w:rsidRPr="00B55E3E" w:rsidRDefault="00394471" w:rsidP="00394471">
      <w:pPr>
        <w:pStyle w:val="B1"/>
      </w:pPr>
      <w:r w:rsidRPr="00B55E3E">
        <w:lastRenderedPageBreak/>
        <w:t>1&gt;</w:t>
      </w:r>
      <w:r w:rsidRPr="00B55E3E">
        <w:tab/>
        <w:t>stop timer T311;</w:t>
      </w:r>
    </w:p>
    <w:p w14:paraId="0E4EB2C5" w14:textId="77777777" w:rsidR="00394471" w:rsidRPr="00B55E3E" w:rsidRDefault="00394471" w:rsidP="00394471">
      <w:pPr>
        <w:pStyle w:val="B1"/>
      </w:pPr>
      <w:r w:rsidRPr="00B55E3E">
        <w:t>1&gt;</w:t>
      </w:r>
      <w:r w:rsidRPr="00B55E3E">
        <w:tab/>
        <w:t>if T390 is running:</w:t>
      </w:r>
    </w:p>
    <w:p w14:paraId="7C2CF360" w14:textId="77777777" w:rsidR="00394471" w:rsidRPr="00B55E3E" w:rsidRDefault="00394471" w:rsidP="00394471">
      <w:pPr>
        <w:pStyle w:val="B2"/>
      </w:pPr>
      <w:r w:rsidRPr="00B55E3E">
        <w:t>2&gt;</w:t>
      </w:r>
      <w:r w:rsidRPr="00B55E3E">
        <w:tab/>
        <w:t>stop timer T390 for all access categories;</w:t>
      </w:r>
    </w:p>
    <w:p w14:paraId="63819279" w14:textId="77777777" w:rsidR="00394471" w:rsidRPr="00B55E3E" w:rsidRDefault="00394471" w:rsidP="00394471">
      <w:pPr>
        <w:pStyle w:val="B2"/>
      </w:pPr>
      <w:r w:rsidRPr="00B55E3E">
        <w:t>2&gt;</w:t>
      </w:r>
      <w:r w:rsidRPr="00B55E3E">
        <w:tab/>
        <w:t>perform the actions as specified in 5.3.14.4;</w:t>
      </w:r>
    </w:p>
    <w:p w14:paraId="2198C92E" w14:textId="5A4B8234" w:rsidR="00F74A97" w:rsidRPr="00B55E3E" w:rsidRDefault="00F74A97" w:rsidP="00F74A97">
      <w:pPr>
        <w:pStyle w:val="B1"/>
      </w:pPr>
      <w:r w:rsidRPr="00B55E3E">
        <w:t>1&gt;</w:t>
      </w:r>
      <w:r w:rsidRPr="00B55E3E">
        <w:tab/>
        <w:t>stop the relay (re)selection procedure, if ongoing;</w:t>
      </w:r>
    </w:p>
    <w:p w14:paraId="7CDD1BAC" w14:textId="68E1EB67" w:rsidR="00394471" w:rsidRPr="00B55E3E" w:rsidRDefault="00394471" w:rsidP="00394471">
      <w:pPr>
        <w:pStyle w:val="B1"/>
      </w:pPr>
      <w:r w:rsidRPr="00B55E3E">
        <w:t>1&gt;</w:t>
      </w:r>
      <w:r w:rsidRPr="00B55E3E">
        <w:tab/>
        <w:t>if the cell selection is triggered by detecting radio link failure of the MCG or re-configuration with sync failure of the MCG</w:t>
      </w:r>
      <w:r w:rsidR="00A62952" w:rsidRPr="00B55E3E">
        <w:rPr>
          <w:lang w:eastAsia="zh-CN"/>
        </w:rPr>
        <w:t xml:space="preserve"> or mobility from NR failure</w:t>
      </w:r>
      <w:r w:rsidRPr="00B55E3E">
        <w:t>, and</w:t>
      </w:r>
    </w:p>
    <w:p w14:paraId="3659B9A1" w14:textId="77777777" w:rsidR="009A3D15" w:rsidRPr="00B55E3E" w:rsidRDefault="00394471" w:rsidP="009A3D15">
      <w:pPr>
        <w:pStyle w:val="B1"/>
      </w:pPr>
      <w:r w:rsidRPr="00B55E3E">
        <w:t>1&gt;</w:t>
      </w:r>
      <w:r w:rsidRPr="00B55E3E">
        <w:tab/>
        <w:t xml:space="preserve">if </w:t>
      </w:r>
      <w:r w:rsidRPr="00B55E3E">
        <w:rPr>
          <w:i/>
        </w:rPr>
        <w:t>attemptCondReconfig</w:t>
      </w:r>
      <w:r w:rsidRPr="00B55E3E">
        <w:t xml:space="preserve"> is configured; and</w:t>
      </w:r>
    </w:p>
    <w:p w14:paraId="497B8F05" w14:textId="2B332464" w:rsidR="00394471" w:rsidRPr="00B55E3E" w:rsidRDefault="009A3D15" w:rsidP="009A3D15">
      <w:pPr>
        <w:pStyle w:val="B1"/>
      </w:pPr>
      <w:r w:rsidRPr="00B55E3E">
        <w:t>1&gt;</w:t>
      </w:r>
      <w:r w:rsidRPr="00B55E3E">
        <w:tab/>
        <w:t xml:space="preserve">if the selected cell is not configured with </w:t>
      </w:r>
      <w:r w:rsidRPr="00B55E3E">
        <w:rPr>
          <w:i/>
          <w:iCs/>
        </w:rPr>
        <w:t>CondEventT1</w:t>
      </w:r>
      <w:r w:rsidRPr="00B55E3E">
        <w:t xml:space="preserve">, or the selected cell is configured with </w:t>
      </w:r>
      <w:r w:rsidRPr="00B55E3E">
        <w:rPr>
          <w:i/>
          <w:iCs/>
        </w:rPr>
        <w:t>CondEventT1</w:t>
      </w:r>
      <w:r w:rsidRPr="00B55E3E">
        <w:t xml:space="preserve"> and leaving condition has not been fulfilled; and</w:t>
      </w:r>
    </w:p>
    <w:p w14:paraId="242A7E45" w14:textId="3C78185A" w:rsidR="00394471" w:rsidRPr="00B55E3E" w:rsidRDefault="00394471" w:rsidP="00394471">
      <w:pPr>
        <w:pStyle w:val="B1"/>
      </w:pPr>
      <w:r w:rsidRPr="00B55E3E">
        <w:t>1&gt;</w:t>
      </w:r>
      <w:r w:rsidRPr="00B55E3E">
        <w:tab/>
        <w:t xml:space="preserve">if the selected cell is one of the candidate cells for </w:t>
      </w:r>
      <w:r w:rsidRPr="00B55E3E">
        <w:rPr>
          <w:lang w:eastAsia="zh-CN"/>
        </w:rPr>
        <w:t>which the</w:t>
      </w:r>
      <w:r w:rsidRPr="00B55E3E">
        <w:rPr>
          <w:i/>
          <w:iCs/>
          <w:lang w:eastAsia="zh-CN"/>
        </w:rPr>
        <w:t xml:space="preserve"> reconfigurationWithSync</w:t>
      </w:r>
      <w:r w:rsidRPr="00B55E3E">
        <w:rPr>
          <w:lang w:eastAsia="zh-CN"/>
        </w:rPr>
        <w:t xml:space="preserve"> is included in the </w:t>
      </w:r>
      <w:r w:rsidRPr="00B55E3E">
        <w:rPr>
          <w:i/>
          <w:lang w:eastAsia="zh-CN"/>
        </w:rPr>
        <w:t>masterCellGroup</w:t>
      </w:r>
      <w:r w:rsidRPr="00B55E3E">
        <w:t xml:space="preserve"> in </w:t>
      </w:r>
      <w:r w:rsidR="009C015E" w:rsidRPr="00B55E3E">
        <w:t>the MCG</w:t>
      </w:r>
      <w:r w:rsidR="009C015E" w:rsidRPr="00B55E3E">
        <w:rPr>
          <w:i/>
        </w:rPr>
        <w:t xml:space="preserve"> </w:t>
      </w:r>
      <w:r w:rsidRPr="00B55E3E">
        <w:rPr>
          <w:i/>
        </w:rPr>
        <w:t>VarConditionalReconfig</w:t>
      </w:r>
      <w:r w:rsidRPr="00B55E3E">
        <w:t>:</w:t>
      </w:r>
    </w:p>
    <w:p w14:paraId="03CAD628" w14:textId="257E5183" w:rsidR="00800E9E" w:rsidRPr="00B55E3E" w:rsidRDefault="00800E9E" w:rsidP="000830BB">
      <w:pPr>
        <w:pStyle w:val="B2"/>
      </w:pPr>
      <w:r w:rsidRPr="00B55E3E">
        <w:t>2&gt;</w:t>
      </w:r>
      <w:r w:rsidRPr="00B55E3E">
        <w:tab/>
      </w:r>
      <w:r w:rsidR="007D6ED9" w:rsidRPr="00B55E3E">
        <w:t xml:space="preserve">if the UE supports </w:t>
      </w:r>
      <w:r w:rsidR="007D6ED9" w:rsidRPr="00B55E3E">
        <w:rPr>
          <w:rFonts w:eastAsia="DengXian"/>
          <w:lang w:eastAsia="zh-CN"/>
        </w:rPr>
        <w:t>RLF-Report for conditional handover</w:t>
      </w:r>
      <w:r w:rsidR="007D6ED9" w:rsidRPr="00B55E3E">
        <w:t xml:space="preserve">, </w:t>
      </w:r>
      <w:r w:rsidRPr="00B55E3E">
        <w:t xml:space="preserve">set the </w:t>
      </w:r>
      <w:r w:rsidRPr="00B55E3E">
        <w:rPr>
          <w:i/>
        </w:rPr>
        <w:t>choCellId</w:t>
      </w:r>
      <w:r w:rsidRPr="00B55E3E">
        <w:t xml:space="preserve"> in the </w:t>
      </w:r>
      <w:r w:rsidRPr="00B55E3E">
        <w:rPr>
          <w:i/>
        </w:rPr>
        <w:t>VarRLF-Report</w:t>
      </w:r>
      <w:r w:rsidRPr="00B55E3E">
        <w:t xml:space="preserve"> to the global cell identity, if available, otherwise to the physical cell identity and carrier frequency of the selected cell;</w:t>
      </w:r>
    </w:p>
    <w:p w14:paraId="2EE10083" w14:textId="77777777" w:rsidR="001F3C00" w:rsidRPr="00B55E3E" w:rsidRDefault="00394471" w:rsidP="001F3C00">
      <w:pPr>
        <w:pStyle w:val="B2"/>
      </w:pPr>
      <w:r w:rsidRPr="00B55E3E">
        <w:t>2&gt;</w:t>
      </w:r>
      <w:r w:rsidRPr="00B55E3E">
        <w:tab/>
        <w:t xml:space="preserve">apply the stored </w:t>
      </w:r>
      <w:r w:rsidRPr="00B55E3E">
        <w:rPr>
          <w:i/>
        </w:rPr>
        <w:t xml:space="preserve">condRRCReconfig </w:t>
      </w:r>
      <w:r w:rsidRPr="00B55E3E">
        <w:t>associated to the selected cell and perform actions as specified in 5.3.5.3;</w:t>
      </w:r>
    </w:p>
    <w:p w14:paraId="0D3AF389" w14:textId="08DD6062" w:rsidR="00394471" w:rsidRPr="00B55E3E" w:rsidRDefault="001F3C00" w:rsidP="008E4C89">
      <w:pPr>
        <w:pStyle w:val="NO"/>
      </w:pPr>
      <w:r w:rsidRPr="00B55E3E">
        <w:rPr>
          <w:rFonts w:eastAsiaTheme="minorEastAsia"/>
        </w:rPr>
        <w:t>NOTE 1:</w:t>
      </w:r>
      <w:r w:rsidRPr="00B55E3E">
        <w:rPr>
          <w:rFonts w:eastAsiaTheme="minorEastAsia"/>
        </w:rPr>
        <w:tab/>
        <w:t>It is left to network implementation to how to avoid keystream reuse in case of CHO based recovery after a failed handover without key change.</w:t>
      </w:r>
    </w:p>
    <w:p w14:paraId="299D99C6" w14:textId="77777777" w:rsidR="00394471" w:rsidRPr="00B55E3E" w:rsidRDefault="00394471" w:rsidP="00394471">
      <w:pPr>
        <w:pStyle w:val="B1"/>
      </w:pPr>
      <w:r w:rsidRPr="00B55E3E">
        <w:t>1&gt;</w:t>
      </w:r>
      <w:r w:rsidRPr="00B55E3E">
        <w:tab/>
        <w:t>else:</w:t>
      </w:r>
    </w:p>
    <w:p w14:paraId="1E2113F4" w14:textId="7A09D3D2" w:rsidR="00394471" w:rsidRPr="00B55E3E" w:rsidRDefault="00394471" w:rsidP="00394471">
      <w:pPr>
        <w:pStyle w:val="B2"/>
      </w:pPr>
      <w:r w:rsidRPr="00B55E3E">
        <w:t>2&gt;</w:t>
      </w:r>
      <w:r w:rsidRPr="00B55E3E">
        <w:tab/>
        <w:t xml:space="preserve">if UE is configured with </w:t>
      </w:r>
      <w:r w:rsidR="00627E02" w:rsidRPr="00B55E3E">
        <w:rPr>
          <w:i/>
        </w:rPr>
        <w:t>attemptCondReconfig</w:t>
      </w:r>
      <w:r w:rsidRPr="00B55E3E">
        <w:t>:</w:t>
      </w:r>
    </w:p>
    <w:p w14:paraId="76073501" w14:textId="77777777" w:rsidR="00394471" w:rsidRPr="00B55E3E" w:rsidRDefault="00394471" w:rsidP="00394471">
      <w:pPr>
        <w:pStyle w:val="B3"/>
      </w:pPr>
      <w:r w:rsidRPr="00B55E3E">
        <w:t>3&gt;</w:t>
      </w:r>
      <w:r w:rsidRPr="00B55E3E">
        <w:tab/>
        <w:t>reset MAC;</w:t>
      </w:r>
    </w:p>
    <w:p w14:paraId="0D895E81" w14:textId="77777777" w:rsidR="00394471" w:rsidRPr="00B55E3E" w:rsidRDefault="00394471" w:rsidP="00394471">
      <w:pPr>
        <w:pStyle w:val="B3"/>
      </w:pPr>
      <w:r w:rsidRPr="00B55E3E">
        <w:t>3&gt;</w:t>
      </w:r>
      <w:r w:rsidRPr="00B55E3E">
        <w:tab/>
        <w:t xml:space="preserve">release </w:t>
      </w:r>
      <w:r w:rsidRPr="00B55E3E">
        <w:rPr>
          <w:i/>
        </w:rPr>
        <w:t>spCellConfig</w:t>
      </w:r>
      <w:r w:rsidRPr="00B55E3E">
        <w:t>, if configured;</w:t>
      </w:r>
    </w:p>
    <w:p w14:paraId="69FB2725" w14:textId="77777777" w:rsidR="00394471" w:rsidRPr="00B55E3E" w:rsidRDefault="00394471" w:rsidP="00394471">
      <w:pPr>
        <w:pStyle w:val="B3"/>
      </w:pPr>
      <w:r w:rsidRPr="00B55E3E">
        <w:t>3&gt;</w:t>
      </w:r>
      <w:r w:rsidRPr="00B55E3E">
        <w:tab/>
        <w:t>release the MCG SCell(s), if configured;</w:t>
      </w:r>
    </w:p>
    <w:p w14:paraId="63199DB1" w14:textId="77777777" w:rsidR="00394471" w:rsidRPr="00B55E3E" w:rsidRDefault="00394471" w:rsidP="00394471">
      <w:pPr>
        <w:pStyle w:val="B3"/>
      </w:pPr>
      <w:r w:rsidRPr="00B55E3E">
        <w:t>3&gt;</w:t>
      </w:r>
      <w:r w:rsidRPr="00B55E3E">
        <w:tab/>
        <w:t xml:space="preserve">release </w:t>
      </w:r>
      <w:r w:rsidRPr="00B55E3E">
        <w:rPr>
          <w:i/>
          <w:iCs/>
        </w:rPr>
        <w:t>delayBudgetReportingConfig</w:t>
      </w:r>
      <w:r w:rsidRPr="00B55E3E">
        <w:t>, if configured</w:t>
      </w:r>
      <w:r w:rsidRPr="00B55E3E">
        <w:rPr>
          <w:rFonts w:eastAsia="SimSun"/>
        </w:rPr>
        <w:t xml:space="preserve"> and </w:t>
      </w:r>
      <w:r w:rsidRPr="00B55E3E">
        <w:t>stop timer T342, if running;</w:t>
      </w:r>
    </w:p>
    <w:p w14:paraId="68C374AD" w14:textId="77777777" w:rsidR="00394471" w:rsidRPr="00B55E3E" w:rsidRDefault="00394471" w:rsidP="00394471">
      <w:pPr>
        <w:pStyle w:val="B3"/>
      </w:pPr>
      <w:r w:rsidRPr="00B55E3E">
        <w:t>3&gt;</w:t>
      </w:r>
      <w:r w:rsidRPr="00B55E3E">
        <w:tab/>
        <w:t xml:space="preserve">release </w:t>
      </w:r>
      <w:r w:rsidRPr="00B55E3E">
        <w:rPr>
          <w:i/>
          <w:iCs/>
        </w:rPr>
        <w:t>overheatingAssistanceConfig</w:t>
      </w:r>
      <w:r w:rsidRPr="00B55E3E">
        <w:t xml:space="preserve"> , if configured</w:t>
      </w:r>
      <w:r w:rsidRPr="00B55E3E">
        <w:rPr>
          <w:rFonts w:eastAsia="SimSun"/>
        </w:rPr>
        <w:t xml:space="preserve"> and </w:t>
      </w:r>
      <w:r w:rsidRPr="00B55E3E">
        <w:t>stop timer T34</w:t>
      </w:r>
      <w:r w:rsidRPr="00B55E3E">
        <w:rPr>
          <w:rFonts w:eastAsia="SimSun"/>
        </w:rPr>
        <w:t>5</w:t>
      </w:r>
      <w:r w:rsidRPr="00B55E3E">
        <w:t>, if running;</w:t>
      </w:r>
    </w:p>
    <w:p w14:paraId="2D6007D6" w14:textId="77777777" w:rsidR="00394471" w:rsidRPr="00B55E3E" w:rsidRDefault="00394471" w:rsidP="00394471">
      <w:pPr>
        <w:pStyle w:val="B3"/>
      </w:pPr>
      <w:r w:rsidRPr="00B55E3E">
        <w:t>3&gt;</w:t>
      </w:r>
      <w:r w:rsidRPr="00B55E3E">
        <w:tab/>
        <w:t>if MR-DC is configured:</w:t>
      </w:r>
    </w:p>
    <w:p w14:paraId="5819614D" w14:textId="77777777" w:rsidR="00394471" w:rsidRPr="00B55E3E" w:rsidRDefault="00394471" w:rsidP="00394471">
      <w:pPr>
        <w:pStyle w:val="B4"/>
      </w:pPr>
      <w:r w:rsidRPr="00B55E3E">
        <w:t>4&gt;</w:t>
      </w:r>
      <w:r w:rsidRPr="00B55E3E">
        <w:tab/>
        <w:t>perform MR-DC release, as specified in clause 5.3.5.10;</w:t>
      </w:r>
    </w:p>
    <w:p w14:paraId="60B6A887" w14:textId="77777777" w:rsidR="00394471" w:rsidRPr="00B55E3E" w:rsidRDefault="00394471" w:rsidP="00394471">
      <w:pPr>
        <w:pStyle w:val="B3"/>
      </w:pPr>
      <w:r w:rsidRPr="00B55E3E">
        <w:t>3&gt;</w:t>
      </w:r>
      <w:r w:rsidRPr="00B55E3E">
        <w:tab/>
        <w:t xml:space="preserve">release </w:t>
      </w:r>
      <w:r w:rsidRPr="00B55E3E">
        <w:rPr>
          <w:i/>
        </w:rPr>
        <w:t>idc-AssistanceConfig</w:t>
      </w:r>
      <w:r w:rsidRPr="00B55E3E">
        <w:t>, if configured;</w:t>
      </w:r>
    </w:p>
    <w:p w14:paraId="5A6C2FEA" w14:textId="77777777" w:rsidR="00394471" w:rsidRPr="00B55E3E" w:rsidRDefault="00394471" w:rsidP="00394471">
      <w:pPr>
        <w:pStyle w:val="B3"/>
      </w:pPr>
      <w:r w:rsidRPr="00B55E3E">
        <w:rPr>
          <w:rFonts w:eastAsia="SimSun"/>
        </w:rPr>
        <w:lastRenderedPageBreak/>
        <w:t>3</w:t>
      </w:r>
      <w:r w:rsidRPr="00B55E3E">
        <w:t>&gt;</w:t>
      </w:r>
      <w:r w:rsidRPr="00B55E3E">
        <w:tab/>
        <w:t xml:space="preserve">release </w:t>
      </w:r>
      <w:r w:rsidRPr="00B55E3E">
        <w:rPr>
          <w:i/>
          <w:iCs/>
        </w:rPr>
        <w:t>btNameList</w:t>
      </w:r>
      <w:r w:rsidRPr="00B55E3E">
        <w:t>, if configured;</w:t>
      </w:r>
    </w:p>
    <w:p w14:paraId="0376FAEE" w14:textId="77777777" w:rsidR="00394471" w:rsidRPr="00B55E3E" w:rsidRDefault="00394471" w:rsidP="00394471">
      <w:pPr>
        <w:pStyle w:val="B3"/>
      </w:pPr>
      <w:r w:rsidRPr="00B55E3E">
        <w:rPr>
          <w:rFonts w:eastAsia="SimSun"/>
        </w:rPr>
        <w:t>3</w:t>
      </w:r>
      <w:r w:rsidRPr="00B55E3E">
        <w:t>&gt;</w:t>
      </w:r>
      <w:r w:rsidRPr="00B55E3E">
        <w:tab/>
        <w:t xml:space="preserve">release </w:t>
      </w:r>
      <w:r w:rsidRPr="00B55E3E">
        <w:rPr>
          <w:i/>
          <w:iCs/>
        </w:rPr>
        <w:t>wlanNameList</w:t>
      </w:r>
      <w:r w:rsidRPr="00B55E3E">
        <w:t>, if configured;</w:t>
      </w:r>
    </w:p>
    <w:p w14:paraId="0685248D" w14:textId="77777777" w:rsidR="00394471" w:rsidRPr="00B55E3E" w:rsidRDefault="00394471" w:rsidP="00394471">
      <w:pPr>
        <w:pStyle w:val="B3"/>
      </w:pPr>
      <w:r w:rsidRPr="00B55E3E">
        <w:rPr>
          <w:rFonts w:eastAsia="SimSun"/>
        </w:rPr>
        <w:t>3</w:t>
      </w:r>
      <w:r w:rsidRPr="00B55E3E">
        <w:t>&gt;</w:t>
      </w:r>
      <w:r w:rsidRPr="00B55E3E">
        <w:tab/>
        <w:t xml:space="preserve">release </w:t>
      </w:r>
      <w:r w:rsidRPr="00B55E3E">
        <w:rPr>
          <w:i/>
          <w:iCs/>
        </w:rPr>
        <w:t>sensorNameList</w:t>
      </w:r>
      <w:r w:rsidRPr="00B55E3E">
        <w:t>, if configured;</w:t>
      </w:r>
    </w:p>
    <w:p w14:paraId="3CD7EF84" w14:textId="77777777" w:rsidR="00394471" w:rsidRPr="00B55E3E" w:rsidRDefault="00394471" w:rsidP="00394471">
      <w:pPr>
        <w:pStyle w:val="B3"/>
      </w:pPr>
      <w:r w:rsidRPr="00B55E3E">
        <w:t>3&gt;</w:t>
      </w:r>
      <w:r w:rsidRPr="00B55E3E">
        <w:tab/>
        <w:t xml:space="preserve">release </w:t>
      </w:r>
      <w:r w:rsidRPr="00B55E3E">
        <w:rPr>
          <w:i/>
        </w:rPr>
        <w:t>drx-PreferenceConfig</w:t>
      </w:r>
      <w:r w:rsidRPr="00B55E3E">
        <w:rPr>
          <w:rFonts w:eastAsia="SimSun"/>
          <w:i/>
        </w:rPr>
        <w:t xml:space="preserve"> </w:t>
      </w:r>
      <w:r w:rsidRPr="00B55E3E">
        <w:t>for the MCG, if configured</w:t>
      </w:r>
      <w:r w:rsidRPr="00B55E3E">
        <w:rPr>
          <w:rFonts w:eastAsia="SimSun"/>
        </w:rPr>
        <w:t xml:space="preserve"> and </w:t>
      </w:r>
      <w:r w:rsidRPr="00B55E3E">
        <w:t>stop timer T346a associated with the MCG, if running;</w:t>
      </w:r>
    </w:p>
    <w:p w14:paraId="430C80EE" w14:textId="77777777" w:rsidR="00394471" w:rsidRPr="00B55E3E" w:rsidRDefault="00394471" w:rsidP="00394471">
      <w:pPr>
        <w:pStyle w:val="B3"/>
      </w:pPr>
      <w:r w:rsidRPr="00B55E3E">
        <w:t>3&gt;</w:t>
      </w:r>
      <w:r w:rsidRPr="00B55E3E">
        <w:tab/>
        <w:t xml:space="preserve">release </w:t>
      </w:r>
      <w:r w:rsidRPr="00B55E3E">
        <w:rPr>
          <w:i/>
        </w:rPr>
        <w:t>maxBW-PreferenceConfig</w:t>
      </w:r>
      <w:r w:rsidRPr="00B55E3E">
        <w:rPr>
          <w:rFonts w:eastAsia="SimSun"/>
          <w:i/>
        </w:rPr>
        <w:t xml:space="preserve"> </w:t>
      </w:r>
      <w:r w:rsidRPr="00B55E3E">
        <w:t>for the MCG, if configured</w:t>
      </w:r>
      <w:r w:rsidRPr="00B55E3E">
        <w:rPr>
          <w:rFonts w:eastAsia="SimSun"/>
        </w:rPr>
        <w:t xml:space="preserve"> and </w:t>
      </w:r>
      <w:r w:rsidRPr="00B55E3E">
        <w:t>stop timer T346</w:t>
      </w:r>
      <w:r w:rsidRPr="00B55E3E">
        <w:rPr>
          <w:rFonts w:eastAsia="SimSun"/>
        </w:rPr>
        <w:t>b</w:t>
      </w:r>
      <w:r w:rsidRPr="00B55E3E">
        <w:t xml:space="preserve"> associated with the MCG, if running;</w:t>
      </w:r>
    </w:p>
    <w:p w14:paraId="51BB0C77" w14:textId="77777777" w:rsidR="00394471" w:rsidRPr="00B55E3E" w:rsidRDefault="00394471" w:rsidP="00394471">
      <w:pPr>
        <w:pStyle w:val="B3"/>
      </w:pPr>
      <w:r w:rsidRPr="00B55E3E">
        <w:t>3&gt;</w:t>
      </w:r>
      <w:r w:rsidRPr="00B55E3E">
        <w:tab/>
        <w:t xml:space="preserve">release </w:t>
      </w:r>
      <w:r w:rsidRPr="00B55E3E">
        <w:rPr>
          <w:i/>
        </w:rPr>
        <w:t>maxCC-PreferenceConfig</w:t>
      </w:r>
      <w:r w:rsidRPr="00B55E3E">
        <w:rPr>
          <w:rFonts w:eastAsia="SimSun"/>
          <w:i/>
        </w:rPr>
        <w:t xml:space="preserve"> </w:t>
      </w:r>
      <w:r w:rsidRPr="00B55E3E">
        <w:t>for the MCG, if configured</w:t>
      </w:r>
      <w:r w:rsidRPr="00B55E3E">
        <w:rPr>
          <w:rFonts w:eastAsia="SimSun"/>
        </w:rPr>
        <w:t xml:space="preserve"> and </w:t>
      </w:r>
      <w:r w:rsidRPr="00B55E3E">
        <w:t>stop timer T346</w:t>
      </w:r>
      <w:r w:rsidRPr="00B55E3E">
        <w:rPr>
          <w:rFonts w:eastAsia="SimSun"/>
        </w:rPr>
        <w:t>c</w:t>
      </w:r>
      <w:r w:rsidRPr="00B55E3E">
        <w:t xml:space="preserve"> associated with the MCG, if running;</w:t>
      </w:r>
    </w:p>
    <w:p w14:paraId="0FDA218D" w14:textId="77777777" w:rsidR="00394471" w:rsidRPr="00B55E3E" w:rsidRDefault="00394471" w:rsidP="00394471">
      <w:pPr>
        <w:pStyle w:val="B3"/>
      </w:pPr>
      <w:r w:rsidRPr="00B55E3E">
        <w:t>3&gt;</w:t>
      </w:r>
      <w:r w:rsidRPr="00B55E3E">
        <w:tab/>
        <w:t xml:space="preserve">release </w:t>
      </w:r>
      <w:r w:rsidRPr="00B55E3E">
        <w:rPr>
          <w:i/>
        </w:rPr>
        <w:t>maxMIMO-LayerPreferenceConfig</w:t>
      </w:r>
      <w:r w:rsidRPr="00B55E3E">
        <w:rPr>
          <w:rFonts w:eastAsia="SimSun"/>
          <w:i/>
        </w:rPr>
        <w:t xml:space="preserve"> </w:t>
      </w:r>
      <w:r w:rsidRPr="00B55E3E">
        <w:t>for the MCG, if configured</w:t>
      </w:r>
      <w:r w:rsidRPr="00B55E3E">
        <w:rPr>
          <w:rFonts w:eastAsia="SimSun"/>
        </w:rPr>
        <w:t xml:space="preserve"> and </w:t>
      </w:r>
      <w:r w:rsidRPr="00B55E3E">
        <w:t>stop timer T346</w:t>
      </w:r>
      <w:r w:rsidRPr="00B55E3E">
        <w:rPr>
          <w:rFonts w:eastAsia="SimSun"/>
        </w:rPr>
        <w:t>d</w:t>
      </w:r>
      <w:r w:rsidRPr="00B55E3E">
        <w:t xml:space="preserve"> associated with the MCG, if running;</w:t>
      </w:r>
    </w:p>
    <w:p w14:paraId="3E45DC6A" w14:textId="77777777" w:rsidR="00394471" w:rsidRPr="00B55E3E" w:rsidRDefault="00394471" w:rsidP="00394471">
      <w:pPr>
        <w:pStyle w:val="B3"/>
      </w:pPr>
      <w:r w:rsidRPr="00B55E3E">
        <w:t>3&gt;</w:t>
      </w:r>
      <w:r w:rsidRPr="00B55E3E">
        <w:tab/>
        <w:t xml:space="preserve">release </w:t>
      </w:r>
      <w:r w:rsidRPr="00B55E3E">
        <w:rPr>
          <w:i/>
        </w:rPr>
        <w:t>minSchedulingOffsetPreferenceConfig</w:t>
      </w:r>
      <w:r w:rsidRPr="00B55E3E">
        <w:rPr>
          <w:rFonts w:eastAsia="SimSun"/>
          <w:i/>
        </w:rPr>
        <w:t xml:space="preserve"> </w:t>
      </w:r>
      <w:r w:rsidRPr="00B55E3E">
        <w:t>for the MCG, if configured</w:t>
      </w:r>
      <w:r w:rsidRPr="00B55E3E">
        <w:rPr>
          <w:rFonts w:eastAsia="SimSun"/>
        </w:rPr>
        <w:t xml:space="preserve"> and </w:t>
      </w:r>
      <w:r w:rsidRPr="00B55E3E">
        <w:t>stop timer T346</w:t>
      </w:r>
      <w:r w:rsidRPr="00B55E3E">
        <w:rPr>
          <w:rFonts w:eastAsia="SimSun"/>
        </w:rPr>
        <w:t>e</w:t>
      </w:r>
      <w:r w:rsidRPr="00B55E3E">
        <w:t xml:space="preserve"> associated with the MCG, if running;</w:t>
      </w:r>
    </w:p>
    <w:p w14:paraId="21AB3CD0" w14:textId="7D2296B9" w:rsidR="00B623BD" w:rsidRPr="00B55E3E" w:rsidRDefault="00B623BD" w:rsidP="00B623BD">
      <w:pPr>
        <w:pStyle w:val="B3"/>
      </w:pPr>
      <w:r w:rsidRPr="00B55E3E">
        <w:t>3&gt;</w:t>
      </w:r>
      <w:r w:rsidRPr="00B55E3E">
        <w:tab/>
        <w:t xml:space="preserve">release </w:t>
      </w:r>
      <w:r w:rsidRPr="00B55E3E">
        <w:rPr>
          <w:rFonts w:eastAsia="DengXian"/>
          <w:i/>
          <w:iCs/>
          <w:lang w:eastAsia="zh-CN"/>
        </w:rPr>
        <w:t>rlm-Relaxation</w:t>
      </w:r>
      <w:r w:rsidRPr="00B55E3E">
        <w:rPr>
          <w:i/>
          <w:iCs/>
        </w:rPr>
        <w:t>ReportingConfig</w:t>
      </w:r>
      <w:r w:rsidRPr="00B55E3E">
        <w:t xml:space="preserve"> for the MCG, if configured and stop timer </w:t>
      </w:r>
      <w:r w:rsidR="00881009" w:rsidRPr="00B55E3E">
        <w:t>T346j</w:t>
      </w:r>
      <w:r w:rsidRPr="00B55E3E">
        <w:t xml:space="preserve"> associated with the MCG, if running;</w:t>
      </w:r>
    </w:p>
    <w:p w14:paraId="4148ACD6" w14:textId="38857A68" w:rsidR="00B623BD" w:rsidRPr="00B55E3E" w:rsidRDefault="00B623BD" w:rsidP="00B623BD">
      <w:pPr>
        <w:pStyle w:val="B3"/>
      </w:pPr>
      <w:r w:rsidRPr="00B55E3E">
        <w:t>3&gt;</w:t>
      </w:r>
      <w:r w:rsidRPr="00B55E3E">
        <w:tab/>
        <w:t xml:space="preserve">release </w:t>
      </w:r>
      <w:r w:rsidRPr="00B55E3E">
        <w:rPr>
          <w:rFonts w:eastAsia="DengXian"/>
          <w:i/>
          <w:iCs/>
          <w:lang w:eastAsia="zh-CN"/>
        </w:rPr>
        <w:t>bfd-Relaxation</w:t>
      </w:r>
      <w:r w:rsidRPr="00B55E3E">
        <w:rPr>
          <w:i/>
          <w:iCs/>
        </w:rPr>
        <w:t>ReportingConfig</w:t>
      </w:r>
      <w:r w:rsidRPr="00B55E3E">
        <w:t xml:space="preserve"> for the MCG, if configured and stop timer </w:t>
      </w:r>
      <w:r w:rsidR="00881009" w:rsidRPr="00B55E3E">
        <w:t>T346k</w:t>
      </w:r>
      <w:r w:rsidRPr="00B55E3E">
        <w:t xml:space="preserve"> associated with the MCG, if running;</w:t>
      </w:r>
    </w:p>
    <w:p w14:paraId="19259F35" w14:textId="77777777" w:rsidR="00394471" w:rsidRPr="00B55E3E" w:rsidRDefault="00394471" w:rsidP="00394471">
      <w:pPr>
        <w:pStyle w:val="B3"/>
      </w:pPr>
      <w:r w:rsidRPr="00B55E3E">
        <w:t>3&gt;</w:t>
      </w:r>
      <w:r w:rsidRPr="00B55E3E">
        <w:tab/>
        <w:t xml:space="preserve">release </w:t>
      </w:r>
      <w:r w:rsidRPr="00B55E3E">
        <w:rPr>
          <w:i/>
        </w:rPr>
        <w:t>releasePreferenceConfig</w:t>
      </w:r>
      <w:r w:rsidRPr="00B55E3E">
        <w:t>, if configured</w:t>
      </w:r>
      <w:r w:rsidRPr="00B55E3E">
        <w:rPr>
          <w:rFonts w:eastAsia="SimSun"/>
        </w:rPr>
        <w:t xml:space="preserve"> and </w:t>
      </w:r>
      <w:r w:rsidRPr="00B55E3E">
        <w:t>stop timer T346</w:t>
      </w:r>
      <w:r w:rsidRPr="00B55E3E">
        <w:rPr>
          <w:rFonts w:eastAsia="SimSun"/>
        </w:rPr>
        <w:t>f</w:t>
      </w:r>
      <w:r w:rsidRPr="00B55E3E">
        <w:t>, if running;</w:t>
      </w:r>
    </w:p>
    <w:p w14:paraId="53597FC8" w14:textId="77777777" w:rsidR="00394471" w:rsidRPr="00B55E3E" w:rsidRDefault="00394471" w:rsidP="00394471">
      <w:pPr>
        <w:pStyle w:val="B3"/>
      </w:pPr>
      <w:r w:rsidRPr="00B55E3E">
        <w:rPr>
          <w:rFonts w:eastAsia="SimSun"/>
        </w:rPr>
        <w:t>3</w:t>
      </w:r>
      <w:r w:rsidRPr="00B55E3E">
        <w:t>&gt;</w:t>
      </w:r>
      <w:r w:rsidRPr="00B55E3E">
        <w:tab/>
        <w:t xml:space="preserve">release </w:t>
      </w:r>
      <w:r w:rsidRPr="00B55E3E">
        <w:rPr>
          <w:i/>
          <w:iCs/>
        </w:rPr>
        <w:t>onDemandSIB-Request</w:t>
      </w:r>
      <w:r w:rsidRPr="00B55E3E">
        <w:t xml:space="preserve"> if configured, and stop timer T350, if running;</w:t>
      </w:r>
    </w:p>
    <w:p w14:paraId="1045DB29" w14:textId="77777777" w:rsidR="00DC106F" w:rsidRPr="00B55E3E" w:rsidRDefault="00DC106F" w:rsidP="006A3D85">
      <w:pPr>
        <w:pStyle w:val="B3"/>
        <w:rPr>
          <w:lang w:eastAsia="zh-CN"/>
        </w:rPr>
      </w:pPr>
      <w:r w:rsidRPr="00B55E3E">
        <w:t>3</w:t>
      </w:r>
      <w:r w:rsidRPr="00B55E3E">
        <w:rPr>
          <w:lang w:eastAsia="zh-CN"/>
        </w:rPr>
        <w:t>&gt;</w:t>
      </w:r>
      <w:r w:rsidRPr="00B55E3E">
        <w:rPr>
          <w:lang w:eastAsia="zh-CN"/>
        </w:rPr>
        <w:tab/>
        <w:t>release referenceTimePreferenceReporting, if configured;</w:t>
      </w:r>
    </w:p>
    <w:p w14:paraId="104D13F1" w14:textId="77777777" w:rsidR="00DC106F" w:rsidRPr="00B55E3E" w:rsidRDefault="00DC106F" w:rsidP="00DC106F">
      <w:pPr>
        <w:pStyle w:val="B3"/>
        <w:rPr>
          <w:lang w:eastAsia="zh-CN"/>
        </w:rPr>
      </w:pPr>
      <w:r w:rsidRPr="00B55E3E">
        <w:rPr>
          <w:lang w:eastAsia="zh-CN"/>
        </w:rPr>
        <w:t>3&gt;</w:t>
      </w:r>
      <w:r w:rsidRPr="00B55E3E">
        <w:rPr>
          <w:lang w:eastAsia="zh-CN"/>
        </w:rPr>
        <w:tab/>
        <w:t xml:space="preserve">release </w:t>
      </w:r>
      <w:r w:rsidRPr="00B55E3E">
        <w:rPr>
          <w:i/>
          <w:lang w:eastAsia="zh-CN"/>
        </w:rPr>
        <w:t>sl-AssistanceConfigNR</w:t>
      </w:r>
      <w:r w:rsidRPr="00B55E3E">
        <w:rPr>
          <w:lang w:eastAsia="zh-CN"/>
        </w:rPr>
        <w:t>, if configured;</w:t>
      </w:r>
    </w:p>
    <w:p w14:paraId="5E7406EF" w14:textId="77777777" w:rsidR="00CF6189" w:rsidRPr="00B55E3E" w:rsidRDefault="00CF6189" w:rsidP="00CF6189">
      <w:pPr>
        <w:pStyle w:val="B3"/>
      </w:pPr>
      <w:r w:rsidRPr="00B55E3E">
        <w:rPr>
          <w:rFonts w:eastAsia="SimSun"/>
        </w:rPr>
        <w:t>3</w:t>
      </w:r>
      <w:r w:rsidRPr="00B55E3E">
        <w:t>&gt;</w:t>
      </w:r>
      <w:r w:rsidRPr="00B55E3E">
        <w:tab/>
        <w:t xml:space="preserve">release </w:t>
      </w:r>
      <w:r w:rsidRPr="00B55E3E">
        <w:rPr>
          <w:i/>
        </w:rPr>
        <w:t>obtainCommonLocation</w:t>
      </w:r>
      <w:r w:rsidRPr="00B55E3E">
        <w:t>, if configured;</w:t>
      </w:r>
    </w:p>
    <w:p w14:paraId="72577E00" w14:textId="73B5C6F0" w:rsidR="00DB6B82" w:rsidRPr="00B55E3E" w:rsidRDefault="00DB6B82" w:rsidP="00DB6B82">
      <w:pPr>
        <w:pStyle w:val="B3"/>
      </w:pPr>
      <w:r w:rsidRPr="00B55E3E">
        <w:t>3&gt;</w:t>
      </w:r>
      <w:r w:rsidRPr="00B55E3E">
        <w:tab/>
        <w:t xml:space="preserve">release </w:t>
      </w:r>
      <w:r w:rsidRPr="00B55E3E">
        <w:rPr>
          <w:i/>
        </w:rPr>
        <w:t>scg-DeactivationPreferenceConfig</w:t>
      </w:r>
      <w:r w:rsidRPr="00B55E3E">
        <w:t>, if configured, and stop timer T346</w:t>
      </w:r>
      <w:r w:rsidR="00BE1D2B" w:rsidRPr="00B55E3E">
        <w:t>i</w:t>
      </w:r>
      <w:r w:rsidRPr="00B55E3E">
        <w:t>, if running;</w:t>
      </w:r>
    </w:p>
    <w:p w14:paraId="12E68A2C" w14:textId="77777777" w:rsidR="0005611B" w:rsidRPr="00B55E3E" w:rsidRDefault="0005611B" w:rsidP="0005611B">
      <w:pPr>
        <w:pStyle w:val="B3"/>
      </w:pPr>
      <w:r w:rsidRPr="00B55E3E">
        <w:t>3&gt;</w:t>
      </w:r>
      <w:r w:rsidRPr="00B55E3E">
        <w:tab/>
        <w:t xml:space="preserve">release </w:t>
      </w:r>
      <w:r w:rsidRPr="00B55E3E">
        <w:rPr>
          <w:rFonts w:eastAsia="MS Mincho"/>
          <w:bCs/>
          <w:i/>
        </w:rPr>
        <w:t>musim-GapAssistanceConfig</w:t>
      </w:r>
      <w:r w:rsidRPr="00B55E3E">
        <w:rPr>
          <w:lang w:eastAsia="zh-CN"/>
        </w:rPr>
        <w:t>, if configured</w:t>
      </w:r>
      <w:r w:rsidRPr="00B55E3E">
        <w:rPr>
          <w:rFonts w:eastAsia="SimSun"/>
        </w:rPr>
        <w:t xml:space="preserve"> and </w:t>
      </w:r>
      <w:r w:rsidRPr="00B55E3E">
        <w:t>stop timer T346h, if running;</w:t>
      </w:r>
    </w:p>
    <w:p w14:paraId="63869DC7" w14:textId="244EA4C1" w:rsidR="009A3D15" w:rsidRPr="00B55E3E" w:rsidRDefault="0005611B" w:rsidP="009A3D15">
      <w:pPr>
        <w:pStyle w:val="B3"/>
      </w:pPr>
      <w:r w:rsidRPr="00B55E3E">
        <w:t>3&gt;</w:t>
      </w:r>
      <w:r w:rsidRPr="00B55E3E">
        <w:tab/>
        <w:t xml:space="preserve">release </w:t>
      </w:r>
      <w:r w:rsidRPr="00B55E3E">
        <w:rPr>
          <w:rFonts w:eastAsia="MS Mincho"/>
          <w:bCs/>
          <w:i/>
        </w:rPr>
        <w:t>musim-LeaveAssistanceConfig</w:t>
      </w:r>
      <w:r w:rsidRPr="00B55E3E">
        <w:rPr>
          <w:lang w:eastAsia="zh-CN"/>
        </w:rPr>
        <w:t>, if configured</w:t>
      </w:r>
      <w:ins w:id="28" w:author="Samsung (SY)" w:date="2022-10-18T12:59:00Z">
        <w:r w:rsidR="00515938">
          <w:rPr>
            <w:lang w:eastAsia="zh-CN"/>
          </w:rPr>
          <w:t xml:space="preserve"> and stop timer T346g, if running</w:t>
        </w:r>
      </w:ins>
      <w:r w:rsidRPr="00B55E3E">
        <w:t>;</w:t>
      </w:r>
    </w:p>
    <w:p w14:paraId="314F65F8" w14:textId="3E5FB7AE" w:rsidR="0005611B" w:rsidRPr="00B55E3E" w:rsidRDefault="009A3D15" w:rsidP="009A3D15">
      <w:pPr>
        <w:pStyle w:val="B3"/>
      </w:pPr>
      <w:r w:rsidRPr="00B55E3E">
        <w:t>3&gt;</w:t>
      </w:r>
      <w:r w:rsidRPr="00B55E3E">
        <w:tab/>
        <w:t xml:space="preserve">release </w:t>
      </w:r>
      <w:r w:rsidRPr="00B55E3E">
        <w:rPr>
          <w:i/>
          <w:iCs/>
        </w:rPr>
        <w:t>propDelayDiffReportConfig</w:t>
      </w:r>
      <w:r w:rsidRPr="00B55E3E">
        <w:t>, if configured;</w:t>
      </w:r>
    </w:p>
    <w:p w14:paraId="706CEA2F" w14:textId="03A1B4EC" w:rsidR="001212B2" w:rsidRPr="00B55E3E" w:rsidRDefault="001212B2" w:rsidP="001212B2">
      <w:pPr>
        <w:pStyle w:val="B3"/>
      </w:pPr>
      <w:r w:rsidRPr="00B55E3E">
        <w:t>3&gt;</w:t>
      </w:r>
      <w:r w:rsidRPr="00B55E3E">
        <w:tab/>
        <w:t xml:space="preserve">release </w:t>
      </w:r>
      <w:r w:rsidRPr="00B55E3E">
        <w:rPr>
          <w:i/>
          <w:iCs/>
        </w:rPr>
        <w:t>ul-GapFR2-PreferenceConfig</w:t>
      </w:r>
      <w:r w:rsidRPr="00B55E3E">
        <w:t>, if configured;</w:t>
      </w:r>
    </w:p>
    <w:p w14:paraId="72CE61B7" w14:textId="77777777" w:rsidR="008D68AB" w:rsidRPr="00B55E3E" w:rsidRDefault="00E47E93" w:rsidP="008D68AB">
      <w:pPr>
        <w:pStyle w:val="B3"/>
      </w:pPr>
      <w:r w:rsidRPr="00B55E3E">
        <w:t>3&gt;</w:t>
      </w:r>
      <w:r w:rsidRPr="00B55E3E">
        <w:tab/>
        <w:t xml:space="preserve">release </w:t>
      </w:r>
      <w:r w:rsidRPr="00B55E3E">
        <w:rPr>
          <w:i/>
        </w:rPr>
        <w:t>rrm-MeasRelaxationReportingConfig</w:t>
      </w:r>
      <w:r w:rsidRPr="00B55E3E">
        <w:t>, if configured;</w:t>
      </w:r>
    </w:p>
    <w:p w14:paraId="7287A8B5" w14:textId="77777777" w:rsidR="008D68AB" w:rsidRPr="00B55E3E" w:rsidRDefault="008D68AB" w:rsidP="008D68AB">
      <w:pPr>
        <w:pStyle w:val="B3"/>
        <w:rPr>
          <w:lang w:eastAsia="en-US"/>
        </w:rPr>
      </w:pPr>
      <w:r w:rsidRPr="00B55E3E">
        <w:t>3&gt;</w:t>
      </w:r>
      <w:r w:rsidRPr="00B55E3E">
        <w:tab/>
        <w:t xml:space="preserve">release </w:t>
      </w:r>
      <w:r w:rsidRPr="00B55E3E">
        <w:rPr>
          <w:i/>
        </w:rPr>
        <w:t>maxBW-PreferenceConfigFR2-2</w:t>
      </w:r>
      <w:r w:rsidRPr="00B55E3E">
        <w:t>, if configured;</w:t>
      </w:r>
    </w:p>
    <w:p w14:paraId="59601213" w14:textId="77777777" w:rsidR="008D68AB" w:rsidRPr="00B55E3E" w:rsidRDefault="008D68AB" w:rsidP="008D68AB">
      <w:pPr>
        <w:pStyle w:val="B3"/>
      </w:pPr>
      <w:r w:rsidRPr="00B55E3E">
        <w:t>3&gt;</w:t>
      </w:r>
      <w:r w:rsidRPr="00B55E3E">
        <w:tab/>
        <w:t xml:space="preserve">release </w:t>
      </w:r>
      <w:r w:rsidRPr="00B55E3E">
        <w:rPr>
          <w:i/>
        </w:rPr>
        <w:t>maxMIMO-LayerPreferenceConfigFR2-2</w:t>
      </w:r>
      <w:r w:rsidRPr="00B55E3E">
        <w:t>, if configured;</w:t>
      </w:r>
    </w:p>
    <w:p w14:paraId="2EEE8F9F" w14:textId="55A25983" w:rsidR="00E47E93" w:rsidRPr="00B55E3E" w:rsidRDefault="008D68AB" w:rsidP="008D68AB">
      <w:pPr>
        <w:pStyle w:val="B3"/>
      </w:pPr>
      <w:r w:rsidRPr="00B55E3E">
        <w:lastRenderedPageBreak/>
        <w:t>3&gt;</w:t>
      </w:r>
      <w:r w:rsidRPr="00B55E3E">
        <w:tab/>
        <w:t xml:space="preserve">release </w:t>
      </w:r>
      <w:r w:rsidRPr="00B55E3E">
        <w:rPr>
          <w:i/>
        </w:rPr>
        <w:t>minSchedulingOffsetPreferenceConfigExt</w:t>
      </w:r>
      <w:r w:rsidRPr="00B55E3E">
        <w:t>, if configured;</w:t>
      </w:r>
    </w:p>
    <w:p w14:paraId="2B87F918" w14:textId="0EC8F49F" w:rsidR="00394471" w:rsidRPr="00B55E3E" w:rsidRDefault="00394471" w:rsidP="00E47E93">
      <w:pPr>
        <w:pStyle w:val="B3"/>
      </w:pPr>
      <w:r w:rsidRPr="00B55E3E">
        <w:t>3&gt;</w:t>
      </w:r>
      <w:r w:rsidRPr="00B55E3E">
        <w:tab/>
        <w:t xml:space="preserve">suspend all RBs, </w:t>
      </w:r>
      <w:r w:rsidR="003B3F65" w:rsidRPr="00B55E3E">
        <w:t xml:space="preserve">and BH RLC channels for the IAB-MT, </w:t>
      </w:r>
      <w:r w:rsidRPr="00B55E3E">
        <w:t>except SRB0</w:t>
      </w:r>
      <w:r w:rsidR="001C1AF2" w:rsidRPr="00B55E3E">
        <w:rPr>
          <w:lang w:eastAsia="zh-CN"/>
        </w:rPr>
        <w:t xml:space="preserve"> and broadcast MRBs</w:t>
      </w:r>
      <w:r w:rsidRPr="00B55E3E">
        <w:t>;</w:t>
      </w:r>
    </w:p>
    <w:p w14:paraId="1A6BD49B" w14:textId="4B1B5636" w:rsidR="00394471" w:rsidRPr="00B55E3E" w:rsidRDefault="00394471" w:rsidP="00394471">
      <w:pPr>
        <w:pStyle w:val="B2"/>
      </w:pPr>
      <w:r w:rsidRPr="00B55E3E">
        <w:t>2&gt;</w:t>
      </w:r>
      <w:r w:rsidRPr="00B55E3E">
        <w:tab/>
        <w:t xml:space="preserve">remove all the entries within </w:t>
      </w:r>
      <w:r w:rsidR="009C015E" w:rsidRPr="00B55E3E">
        <w:t>the MCG</w:t>
      </w:r>
      <w:r w:rsidR="009C015E" w:rsidRPr="00B55E3E">
        <w:rPr>
          <w:i/>
        </w:rPr>
        <w:t xml:space="preserve"> </w:t>
      </w:r>
      <w:r w:rsidRPr="00B55E3E">
        <w:rPr>
          <w:i/>
        </w:rPr>
        <w:t>VarConditionalReconfig</w:t>
      </w:r>
      <w:r w:rsidRPr="00B55E3E">
        <w:t>, if any;</w:t>
      </w:r>
    </w:p>
    <w:p w14:paraId="35C7EB57" w14:textId="77777777" w:rsidR="00394471" w:rsidRPr="00B55E3E" w:rsidRDefault="00394471" w:rsidP="00394471">
      <w:pPr>
        <w:pStyle w:val="B2"/>
      </w:pPr>
      <w:r w:rsidRPr="00B55E3E">
        <w:t>2&gt;</w:t>
      </w:r>
      <w:r w:rsidRPr="00B55E3E">
        <w:tab/>
        <w:t xml:space="preserve">for each </w:t>
      </w:r>
      <w:r w:rsidRPr="00B55E3E">
        <w:rPr>
          <w:i/>
        </w:rPr>
        <w:t>measId</w:t>
      </w:r>
      <w:r w:rsidRPr="00B55E3E">
        <w:t xml:space="preserve">, if the associated </w:t>
      </w:r>
      <w:r w:rsidRPr="00B55E3E">
        <w:rPr>
          <w:i/>
          <w:iCs/>
        </w:rPr>
        <w:t>reportConfig</w:t>
      </w:r>
      <w:r w:rsidRPr="00B55E3E">
        <w:t xml:space="preserve"> has a </w:t>
      </w:r>
      <w:r w:rsidRPr="00B55E3E">
        <w:rPr>
          <w:i/>
        </w:rPr>
        <w:t>reportType</w:t>
      </w:r>
      <w:r w:rsidRPr="00B55E3E">
        <w:t xml:space="preserve"> set to </w:t>
      </w:r>
      <w:r w:rsidRPr="00B55E3E">
        <w:rPr>
          <w:i/>
        </w:rPr>
        <w:t>condTriggerConfig</w:t>
      </w:r>
      <w:r w:rsidRPr="00B55E3E">
        <w:t>:</w:t>
      </w:r>
    </w:p>
    <w:p w14:paraId="519C48D0" w14:textId="77777777" w:rsidR="00394471" w:rsidRPr="00B55E3E" w:rsidRDefault="00394471" w:rsidP="00394471">
      <w:pPr>
        <w:pStyle w:val="B3"/>
      </w:pPr>
      <w:r w:rsidRPr="00B55E3E">
        <w:t>3&gt;</w:t>
      </w:r>
      <w:r w:rsidRPr="00B55E3E">
        <w:tab/>
        <w:t xml:space="preserve">for the associated </w:t>
      </w:r>
      <w:r w:rsidRPr="00B55E3E">
        <w:rPr>
          <w:i/>
          <w:iCs/>
        </w:rPr>
        <w:t>reportConfigId</w:t>
      </w:r>
      <w:r w:rsidRPr="00B55E3E">
        <w:t>:</w:t>
      </w:r>
    </w:p>
    <w:p w14:paraId="73A23617" w14:textId="77777777" w:rsidR="00394471" w:rsidRPr="00B55E3E" w:rsidRDefault="00394471" w:rsidP="00394471">
      <w:pPr>
        <w:pStyle w:val="B4"/>
      </w:pPr>
      <w:r w:rsidRPr="00B55E3E">
        <w:t>4&gt;</w:t>
      </w:r>
      <w:r w:rsidRPr="00B55E3E">
        <w:tab/>
        <w:t xml:space="preserve">remove the entry with the matching </w:t>
      </w:r>
      <w:r w:rsidRPr="00B55E3E">
        <w:rPr>
          <w:i/>
        </w:rPr>
        <w:t>reportConfigId</w:t>
      </w:r>
      <w:r w:rsidRPr="00B55E3E">
        <w:t xml:space="preserve"> from the </w:t>
      </w:r>
      <w:r w:rsidRPr="00B55E3E">
        <w:rPr>
          <w:i/>
        </w:rPr>
        <w:t>reportConfigList</w:t>
      </w:r>
      <w:r w:rsidRPr="00B55E3E">
        <w:t xml:space="preserve"> within the </w:t>
      </w:r>
      <w:r w:rsidRPr="00B55E3E">
        <w:rPr>
          <w:i/>
        </w:rPr>
        <w:t>VarMeasConfig</w:t>
      </w:r>
      <w:r w:rsidRPr="00B55E3E">
        <w:t>;</w:t>
      </w:r>
    </w:p>
    <w:p w14:paraId="31020B17" w14:textId="77777777" w:rsidR="00394471" w:rsidRPr="00B55E3E" w:rsidRDefault="00394471" w:rsidP="00394471">
      <w:pPr>
        <w:pStyle w:val="B3"/>
      </w:pPr>
      <w:r w:rsidRPr="00B55E3E">
        <w:t>3&gt;</w:t>
      </w:r>
      <w:r w:rsidRPr="00B55E3E">
        <w:tab/>
        <w:t xml:space="preserve">if the associated </w:t>
      </w:r>
      <w:r w:rsidRPr="00B55E3E">
        <w:rPr>
          <w:i/>
          <w:iCs/>
        </w:rPr>
        <w:t>measObjectId</w:t>
      </w:r>
      <w:r w:rsidRPr="00B55E3E">
        <w:t xml:space="preserve"> is only associated to a </w:t>
      </w:r>
      <w:r w:rsidRPr="00B55E3E">
        <w:rPr>
          <w:i/>
          <w:iCs/>
        </w:rPr>
        <w:t>reportConfig</w:t>
      </w:r>
      <w:r w:rsidRPr="00B55E3E">
        <w:t xml:space="preserve"> with </w:t>
      </w:r>
      <w:r w:rsidRPr="00B55E3E">
        <w:rPr>
          <w:i/>
          <w:iCs/>
        </w:rPr>
        <w:t>reportType</w:t>
      </w:r>
      <w:r w:rsidRPr="00B55E3E">
        <w:t xml:space="preserve"> set to </w:t>
      </w:r>
      <w:r w:rsidRPr="00B55E3E">
        <w:rPr>
          <w:i/>
          <w:iCs/>
        </w:rPr>
        <w:t>condTriggerConfig</w:t>
      </w:r>
      <w:r w:rsidRPr="00B55E3E">
        <w:t>:</w:t>
      </w:r>
    </w:p>
    <w:p w14:paraId="36703936" w14:textId="77777777" w:rsidR="00394471" w:rsidRPr="00B55E3E" w:rsidRDefault="00394471" w:rsidP="00394471">
      <w:pPr>
        <w:pStyle w:val="B4"/>
      </w:pPr>
      <w:r w:rsidRPr="00B55E3E">
        <w:t>4&gt;</w:t>
      </w:r>
      <w:r w:rsidRPr="00B55E3E">
        <w:tab/>
        <w:t xml:space="preserve">remove the entry with the matching </w:t>
      </w:r>
      <w:r w:rsidRPr="00B55E3E">
        <w:rPr>
          <w:i/>
          <w:iCs/>
        </w:rPr>
        <w:t>measObjectId</w:t>
      </w:r>
      <w:r w:rsidRPr="00B55E3E">
        <w:t xml:space="preserve"> from the </w:t>
      </w:r>
      <w:r w:rsidRPr="00B55E3E">
        <w:rPr>
          <w:i/>
        </w:rPr>
        <w:t>measObjectList</w:t>
      </w:r>
      <w:r w:rsidRPr="00B55E3E">
        <w:t xml:space="preserve"> within the </w:t>
      </w:r>
      <w:r w:rsidRPr="00B55E3E">
        <w:rPr>
          <w:i/>
        </w:rPr>
        <w:t>VarMeasConfig</w:t>
      </w:r>
      <w:r w:rsidRPr="00B55E3E">
        <w:t>;</w:t>
      </w:r>
    </w:p>
    <w:p w14:paraId="0A4FADE1" w14:textId="77777777" w:rsidR="00394471" w:rsidRPr="00B55E3E" w:rsidRDefault="00394471" w:rsidP="00394471">
      <w:pPr>
        <w:pStyle w:val="B3"/>
      </w:pPr>
      <w:r w:rsidRPr="00B55E3E">
        <w:t>3&gt;</w:t>
      </w:r>
      <w:r w:rsidRPr="00B55E3E">
        <w:tab/>
        <w:t xml:space="preserve">remove the entry with the matching </w:t>
      </w:r>
      <w:r w:rsidRPr="00B55E3E">
        <w:rPr>
          <w:i/>
        </w:rPr>
        <w:t>measId</w:t>
      </w:r>
      <w:r w:rsidRPr="00B55E3E">
        <w:t xml:space="preserve"> from the </w:t>
      </w:r>
      <w:r w:rsidRPr="00B55E3E">
        <w:rPr>
          <w:i/>
        </w:rPr>
        <w:t>measIdList</w:t>
      </w:r>
      <w:r w:rsidRPr="00B55E3E">
        <w:t xml:space="preserve"> within the </w:t>
      </w:r>
      <w:r w:rsidRPr="00B55E3E">
        <w:rPr>
          <w:i/>
        </w:rPr>
        <w:t>VarMeasConfig</w:t>
      </w:r>
      <w:r w:rsidRPr="00B55E3E">
        <w:t>;</w:t>
      </w:r>
    </w:p>
    <w:p w14:paraId="7F0560D3" w14:textId="44BC39E6" w:rsidR="00BD7E37" w:rsidRPr="00B55E3E" w:rsidRDefault="00BD7E37" w:rsidP="00BD7E37">
      <w:pPr>
        <w:pStyle w:val="B2"/>
      </w:pPr>
      <w:r w:rsidRPr="00B55E3E">
        <w:t>2&gt;</w:t>
      </w:r>
      <w:r w:rsidRPr="00B55E3E">
        <w:tab/>
        <w:t>release the PC5 RLC entity for SL-RLC0, if any;</w:t>
      </w:r>
    </w:p>
    <w:p w14:paraId="2DCE3B60" w14:textId="77777777" w:rsidR="00394471" w:rsidRPr="00B55E3E" w:rsidRDefault="00394471" w:rsidP="00394471">
      <w:pPr>
        <w:pStyle w:val="B2"/>
      </w:pPr>
      <w:r w:rsidRPr="00B55E3E">
        <w:t>2&gt;</w:t>
      </w:r>
      <w:r w:rsidRPr="00B55E3E">
        <w:tab/>
        <w:t>start timer T301;</w:t>
      </w:r>
    </w:p>
    <w:p w14:paraId="5BC892E9" w14:textId="77777777" w:rsidR="00394471" w:rsidRPr="00B55E3E" w:rsidRDefault="00394471" w:rsidP="00394471">
      <w:pPr>
        <w:pStyle w:val="B2"/>
      </w:pPr>
      <w:r w:rsidRPr="00B55E3E">
        <w:t>2&gt;</w:t>
      </w:r>
      <w:r w:rsidRPr="00B55E3E">
        <w:tab/>
        <w:t xml:space="preserve">apply the default L1 parameter values as specified in corresponding physical layer specifications except for the parameters for which values are provided in </w:t>
      </w:r>
      <w:r w:rsidRPr="00B55E3E">
        <w:rPr>
          <w:i/>
        </w:rPr>
        <w:t>SIB1</w:t>
      </w:r>
      <w:r w:rsidRPr="00B55E3E">
        <w:t>;</w:t>
      </w:r>
    </w:p>
    <w:p w14:paraId="38B8E7F6" w14:textId="77777777" w:rsidR="00394471" w:rsidRPr="00B55E3E" w:rsidRDefault="00394471" w:rsidP="00394471">
      <w:pPr>
        <w:pStyle w:val="B2"/>
      </w:pPr>
      <w:r w:rsidRPr="00B55E3E">
        <w:t>2&gt;</w:t>
      </w:r>
      <w:r w:rsidRPr="00B55E3E">
        <w:tab/>
        <w:t>apply the default MAC Cell Group configuration as specified in 9.2.2;</w:t>
      </w:r>
    </w:p>
    <w:p w14:paraId="28A790C0" w14:textId="77777777" w:rsidR="00394471" w:rsidRPr="00B55E3E" w:rsidRDefault="00394471" w:rsidP="00394471">
      <w:pPr>
        <w:pStyle w:val="B2"/>
      </w:pPr>
      <w:r w:rsidRPr="00B55E3E">
        <w:t>2&gt;</w:t>
      </w:r>
      <w:r w:rsidRPr="00B55E3E">
        <w:tab/>
        <w:t>apply the CCCH configuration as specified in 9.1.1.2;</w:t>
      </w:r>
    </w:p>
    <w:p w14:paraId="3F68DB0F" w14:textId="77777777" w:rsidR="00394471" w:rsidRPr="00B55E3E" w:rsidRDefault="00394471" w:rsidP="00394471">
      <w:pPr>
        <w:pStyle w:val="B2"/>
      </w:pPr>
      <w:r w:rsidRPr="00B55E3E">
        <w:t>2&gt;</w:t>
      </w:r>
      <w:r w:rsidRPr="00B55E3E">
        <w:tab/>
        <w:t xml:space="preserve">apply the </w:t>
      </w:r>
      <w:r w:rsidRPr="00B55E3E">
        <w:rPr>
          <w:i/>
        </w:rPr>
        <w:t>timeAlignmentTimerCommon</w:t>
      </w:r>
      <w:r w:rsidRPr="00B55E3E">
        <w:t xml:space="preserve"> included in </w:t>
      </w:r>
      <w:r w:rsidRPr="00B55E3E">
        <w:rPr>
          <w:i/>
        </w:rPr>
        <w:t>SIB1</w:t>
      </w:r>
      <w:r w:rsidRPr="00B55E3E">
        <w:t>;</w:t>
      </w:r>
    </w:p>
    <w:p w14:paraId="34A8A8F7" w14:textId="77777777" w:rsidR="00394471" w:rsidRPr="00B55E3E" w:rsidRDefault="00394471" w:rsidP="00394471">
      <w:pPr>
        <w:pStyle w:val="B2"/>
      </w:pPr>
      <w:r w:rsidRPr="00B55E3E">
        <w:t>2&gt;</w:t>
      </w:r>
      <w:r w:rsidRPr="00B55E3E">
        <w:tab/>
        <w:t xml:space="preserve">initiate transmission of the </w:t>
      </w:r>
      <w:r w:rsidRPr="00B55E3E">
        <w:rPr>
          <w:i/>
        </w:rPr>
        <w:t>RRCReestablishmentRequest</w:t>
      </w:r>
      <w:r w:rsidRPr="00B55E3E">
        <w:t xml:space="preserve"> message in accordance with 5.3.7.4;</w:t>
      </w:r>
    </w:p>
    <w:p w14:paraId="4566CF64" w14:textId="01588092" w:rsidR="00394471" w:rsidRPr="00B55E3E" w:rsidRDefault="00394471" w:rsidP="00394471">
      <w:pPr>
        <w:pStyle w:val="NO"/>
      </w:pPr>
      <w:r w:rsidRPr="00B55E3E">
        <w:t>NOTE</w:t>
      </w:r>
      <w:r w:rsidR="001F3C00" w:rsidRPr="00B55E3E">
        <w:t xml:space="preserve"> 2</w:t>
      </w:r>
      <w:r w:rsidRPr="00B55E3E">
        <w:t>:</w:t>
      </w:r>
      <w:r w:rsidRPr="00B55E3E">
        <w:tab/>
        <w:t>This procedure applies also if the UE returns to the source PCell.</w:t>
      </w:r>
    </w:p>
    <w:p w14:paraId="142F09FF" w14:textId="77777777" w:rsidR="00394471" w:rsidRPr="00B55E3E" w:rsidRDefault="00394471" w:rsidP="00394471">
      <w:r w:rsidRPr="00B55E3E">
        <w:t>Upon selecting an inter-RAT cell, the UE shall:</w:t>
      </w:r>
    </w:p>
    <w:p w14:paraId="6B9F26DE" w14:textId="77777777" w:rsidR="00394471" w:rsidRPr="00B55E3E" w:rsidRDefault="00394471" w:rsidP="00394471">
      <w:pPr>
        <w:pStyle w:val="B1"/>
        <w:rPr>
          <w:rFonts w:eastAsia="바탕"/>
        </w:rPr>
      </w:pPr>
      <w:r w:rsidRPr="00B55E3E">
        <w:t>1&gt;</w:t>
      </w:r>
      <w:r w:rsidRPr="00B55E3E">
        <w:tab/>
        <w:t>perform the actions upon going to RRC_IDLE as specified in 5.3.11, with release cause 'RRC connection failure'.</w:t>
      </w:r>
    </w:p>
    <w:p w14:paraId="276834FD" w14:textId="78134498" w:rsidR="00394471" w:rsidRPr="00B55E3E" w:rsidRDefault="00394471" w:rsidP="00394471">
      <w:pPr>
        <w:pStyle w:val="B1"/>
        <w:rPr>
          <w:rFonts w:eastAsia="바탕"/>
          <w:noProof/>
          <w:lang w:eastAsia="en-US"/>
        </w:rPr>
      </w:pPr>
    </w:p>
    <w:p w14:paraId="4FE2A509" w14:textId="47161AA9" w:rsidR="00515938" w:rsidRDefault="00515938" w:rsidP="00515938">
      <w:pPr>
        <w:pStyle w:val="Note-Boxed"/>
        <w:jc w:val="center"/>
        <w:rPr>
          <w:rFonts w:ascii="Times New Roman" w:eastAsia="맑은 고딕" w:hAnsi="Times New Roman" w:cs="Times New Roman"/>
          <w:lang w:val="en-US"/>
        </w:rPr>
      </w:pPr>
      <w:bookmarkStart w:id="29" w:name="_Toc60777577"/>
      <w:bookmarkStart w:id="30" w:name="_Toc115429464"/>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62E1DA0" w14:textId="702447F0" w:rsidR="00394471" w:rsidRPr="00B55E3E" w:rsidRDefault="00394471" w:rsidP="00394471">
      <w:pPr>
        <w:pStyle w:val="3"/>
      </w:pPr>
      <w:r w:rsidRPr="00B55E3E">
        <w:lastRenderedPageBreak/>
        <w:t>7.1.1</w:t>
      </w:r>
      <w:r w:rsidRPr="00B55E3E">
        <w:tab/>
        <w:t>Timers (Informative)</w:t>
      </w:r>
      <w:bookmarkEnd w:id="29"/>
      <w:bookmarkEnd w:id="3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986"/>
        <w:gridCol w:w="3276"/>
        <w:gridCol w:w="1791"/>
      </w:tblGrid>
      <w:tr w:rsidR="00C148E4" w:rsidRPr="00B55E3E" w14:paraId="58487B0A" w14:textId="77777777" w:rsidTr="00515938">
        <w:trPr>
          <w:cantSplit/>
          <w:tblHeader/>
        </w:trPr>
        <w:tc>
          <w:tcPr>
            <w:tcW w:w="1022" w:type="dxa"/>
            <w:tcBorders>
              <w:top w:val="single" w:sz="4" w:space="0" w:color="auto"/>
              <w:left w:val="single" w:sz="4" w:space="0" w:color="auto"/>
              <w:bottom w:val="single" w:sz="4" w:space="0" w:color="auto"/>
              <w:right w:val="single" w:sz="4" w:space="0" w:color="auto"/>
            </w:tcBorders>
            <w:hideMark/>
          </w:tcPr>
          <w:p w14:paraId="623375EA" w14:textId="77777777" w:rsidR="00394471" w:rsidRPr="00B55E3E" w:rsidRDefault="00394471" w:rsidP="00964CC4">
            <w:pPr>
              <w:pStyle w:val="TAH"/>
              <w:rPr>
                <w:lang w:eastAsia="en-GB"/>
              </w:rPr>
            </w:pPr>
            <w:r w:rsidRPr="00B55E3E">
              <w:rPr>
                <w:lang w:eastAsia="en-GB"/>
              </w:rPr>
              <w:lastRenderedPageBreak/>
              <w:t>Timer</w:t>
            </w:r>
          </w:p>
        </w:tc>
        <w:tc>
          <w:tcPr>
            <w:tcW w:w="2986" w:type="dxa"/>
            <w:tcBorders>
              <w:top w:val="single" w:sz="4" w:space="0" w:color="auto"/>
              <w:left w:val="single" w:sz="4" w:space="0" w:color="auto"/>
              <w:bottom w:val="single" w:sz="4" w:space="0" w:color="auto"/>
              <w:right w:val="single" w:sz="4" w:space="0" w:color="auto"/>
            </w:tcBorders>
            <w:hideMark/>
          </w:tcPr>
          <w:p w14:paraId="6B3F7656" w14:textId="77777777" w:rsidR="00394471" w:rsidRPr="00B55E3E" w:rsidRDefault="00394471" w:rsidP="00964CC4">
            <w:pPr>
              <w:pStyle w:val="TAH"/>
              <w:rPr>
                <w:lang w:eastAsia="en-GB"/>
              </w:rPr>
            </w:pPr>
            <w:r w:rsidRPr="00B55E3E">
              <w:rPr>
                <w:lang w:eastAsia="en-GB"/>
              </w:rPr>
              <w:t>Start</w:t>
            </w:r>
          </w:p>
        </w:tc>
        <w:tc>
          <w:tcPr>
            <w:tcW w:w="3276" w:type="dxa"/>
            <w:tcBorders>
              <w:top w:val="single" w:sz="4" w:space="0" w:color="auto"/>
              <w:left w:val="single" w:sz="4" w:space="0" w:color="auto"/>
              <w:bottom w:val="single" w:sz="4" w:space="0" w:color="auto"/>
              <w:right w:val="single" w:sz="4" w:space="0" w:color="auto"/>
            </w:tcBorders>
            <w:hideMark/>
          </w:tcPr>
          <w:p w14:paraId="7CABA365" w14:textId="77777777" w:rsidR="00394471" w:rsidRPr="00B55E3E" w:rsidRDefault="00394471" w:rsidP="00964CC4">
            <w:pPr>
              <w:pStyle w:val="TAH"/>
              <w:rPr>
                <w:lang w:eastAsia="en-GB"/>
              </w:rPr>
            </w:pPr>
            <w:r w:rsidRPr="00B55E3E">
              <w:rPr>
                <w:lang w:eastAsia="en-GB"/>
              </w:rPr>
              <w:t>Stop</w:t>
            </w:r>
          </w:p>
        </w:tc>
        <w:tc>
          <w:tcPr>
            <w:tcW w:w="1791" w:type="dxa"/>
            <w:tcBorders>
              <w:top w:val="single" w:sz="4" w:space="0" w:color="auto"/>
              <w:left w:val="single" w:sz="4" w:space="0" w:color="auto"/>
              <w:bottom w:val="single" w:sz="4" w:space="0" w:color="auto"/>
              <w:right w:val="single" w:sz="4" w:space="0" w:color="auto"/>
            </w:tcBorders>
            <w:hideMark/>
          </w:tcPr>
          <w:p w14:paraId="5FA85818" w14:textId="77777777" w:rsidR="00394471" w:rsidRPr="00B55E3E" w:rsidRDefault="00394471" w:rsidP="00964CC4">
            <w:pPr>
              <w:pStyle w:val="TAH"/>
              <w:rPr>
                <w:lang w:eastAsia="en-GB"/>
              </w:rPr>
            </w:pPr>
            <w:r w:rsidRPr="00B55E3E">
              <w:rPr>
                <w:lang w:eastAsia="en-GB"/>
              </w:rPr>
              <w:t>At expiry</w:t>
            </w:r>
          </w:p>
        </w:tc>
      </w:tr>
      <w:tr w:rsidR="00C148E4" w:rsidRPr="00B55E3E" w14:paraId="290188B4"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6FA5252B" w14:textId="77777777" w:rsidR="00394471" w:rsidRPr="00B55E3E" w:rsidRDefault="00394471" w:rsidP="00964CC4">
            <w:pPr>
              <w:pStyle w:val="TAL"/>
              <w:rPr>
                <w:lang w:eastAsia="en-GB"/>
              </w:rPr>
            </w:pPr>
            <w:r w:rsidRPr="00B55E3E">
              <w:rPr>
                <w:lang w:eastAsia="en-GB"/>
              </w:rPr>
              <w:t>T300</w:t>
            </w:r>
          </w:p>
        </w:tc>
        <w:tc>
          <w:tcPr>
            <w:tcW w:w="2986" w:type="dxa"/>
            <w:tcBorders>
              <w:top w:val="single" w:sz="4" w:space="0" w:color="auto"/>
              <w:left w:val="single" w:sz="4" w:space="0" w:color="auto"/>
              <w:bottom w:val="single" w:sz="4" w:space="0" w:color="auto"/>
              <w:right w:val="single" w:sz="4" w:space="0" w:color="auto"/>
            </w:tcBorders>
            <w:hideMark/>
          </w:tcPr>
          <w:p w14:paraId="2D8FCA19" w14:textId="77777777" w:rsidR="00394471" w:rsidRPr="00B55E3E" w:rsidRDefault="00394471" w:rsidP="00964CC4">
            <w:pPr>
              <w:pStyle w:val="TAL"/>
              <w:rPr>
                <w:lang w:eastAsia="en-GB"/>
              </w:rPr>
            </w:pPr>
            <w:r w:rsidRPr="00B55E3E">
              <w:rPr>
                <w:lang w:eastAsia="sv-SE"/>
              </w:rPr>
              <w:t>Upon transmission of</w:t>
            </w:r>
            <w:r w:rsidRPr="00B55E3E">
              <w:rPr>
                <w:i/>
                <w:lang w:eastAsia="sv-SE"/>
              </w:rPr>
              <w:t xml:space="preserve"> RRCSetupRequest.</w:t>
            </w:r>
          </w:p>
        </w:tc>
        <w:tc>
          <w:tcPr>
            <w:tcW w:w="3276" w:type="dxa"/>
            <w:tcBorders>
              <w:top w:val="single" w:sz="4" w:space="0" w:color="auto"/>
              <w:left w:val="single" w:sz="4" w:space="0" w:color="auto"/>
              <w:bottom w:val="single" w:sz="4" w:space="0" w:color="auto"/>
              <w:right w:val="single" w:sz="4" w:space="0" w:color="auto"/>
            </w:tcBorders>
            <w:hideMark/>
          </w:tcPr>
          <w:p w14:paraId="0048F515" w14:textId="2797B917" w:rsidR="00394471" w:rsidRPr="00B55E3E" w:rsidRDefault="00394471" w:rsidP="00964CC4">
            <w:pPr>
              <w:pStyle w:val="TAL"/>
              <w:rPr>
                <w:lang w:eastAsia="en-GB"/>
              </w:rPr>
            </w:pPr>
            <w:r w:rsidRPr="00B55E3E">
              <w:rPr>
                <w:rFonts w:cs="Arial"/>
                <w:lang w:eastAsia="sv-SE"/>
              </w:rPr>
              <w:t xml:space="preserve">Upon reception of </w:t>
            </w:r>
            <w:r w:rsidRPr="00B55E3E">
              <w:rPr>
                <w:rFonts w:cs="Arial"/>
                <w:i/>
                <w:lang w:eastAsia="sv-SE"/>
              </w:rPr>
              <w:t>RRCSetup</w:t>
            </w:r>
            <w:r w:rsidRPr="00B55E3E">
              <w:rPr>
                <w:rFonts w:cs="Arial"/>
                <w:lang w:eastAsia="sv-SE"/>
              </w:rPr>
              <w:t xml:space="preserve"> or </w:t>
            </w:r>
            <w:r w:rsidRPr="00B55E3E">
              <w:rPr>
                <w:rFonts w:cs="Arial"/>
                <w:i/>
                <w:lang w:eastAsia="sv-SE"/>
              </w:rPr>
              <w:t>RRCReject</w:t>
            </w:r>
            <w:r w:rsidRPr="00B55E3E">
              <w:rPr>
                <w:rFonts w:cs="Arial"/>
                <w:lang w:eastAsia="sv-SE"/>
              </w:rPr>
              <w:t xml:space="preserve"> message, cell re-selection</w:t>
            </w:r>
            <w:r w:rsidR="00E81DFA" w:rsidRPr="00B55E3E">
              <w:rPr>
                <w:rFonts w:cs="Arial"/>
                <w:lang w:eastAsia="sv-SE"/>
              </w:rPr>
              <w:t xml:space="preserve">, </w:t>
            </w:r>
            <w:r w:rsidR="0039645C" w:rsidRPr="00B55E3E">
              <w:rPr>
                <w:rFonts w:cs="Arial"/>
                <w:lang w:eastAsia="sv-SE"/>
              </w:rPr>
              <w:t>relay reselection</w:t>
            </w:r>
            <w:r w:rsidR="00E81DFA" w:rsidRPr="00B55E3E">
              <w:rPr>
                <w:rFonts w:cs="Arial"/>
                <w:lang w:eastAsia="sv-SE"/>
              </w:rPr>
              <w:t>,</w:t>
            </w:r>
            <w:r w:rsidRPr="00B55E3E">
              <w:rPr>
                <w:rFonts w:cs="Arial"/>
                <w:lang w:eastAsia="sv-SE"/>
              </w:rPr>
              <w:t xml:space="preserve"> and upon abortion of connection establishment by upper layers.</w:t>
            </w:r>
          </w:p>
        </w:tc>
        <w:tc>
          <w:tcPr>
            <w:tcW w:w="1791" w:type="dxa"/>
            <w:tcBorders>
              <w:top w:val="single" w:sz="4" w:space="0" w:color="auto"/>
              <w:left w:val="single" w:sz="4" w:space="0" w:color="auto"/>
              <w:bottom w:val="single" w:sz="4" w:space="0" w:color="auto"/>
              <w:right w:val="single" w:sz="4" w:space="0" w:color="auto"/>
            </w:tcBorders>
            <w:hideMark/>
          </w:tcPr>
          <w:p w14:paraId="09EECB7F" w14:textId="77777777" w:rsidR="00394471" w:rsidRPr="00B55E3E" w:rsidRDefault="00394471" w:rsidP="00964CC4">
            <w:pPr>
              <w:pStyle w:val="TAL"/>
              <w:rPr>
                <w:lang w:eastAsia="en-GB"/>
              </w:rPr>
            </w:pPr>
            <w:r w:rsidRPr="00B55E3E">
              <w:rPr>
                <w:rFonts w:cs="Arial"/>
                <w:szCs w:val="18"/>
                <w:lang w:eastAsia="sv-SE"/>
              </w:rPr>
              <w:t xml:space="preserve">Perform the actions as specified in 5.3.3.7. </w:t>
            </w:r>
          </w:p>
        </w:tc>
      </w:tr>
      <w:tr w:rsidR="00C148E4" w:rsidRPr="00B55E3E" w14:paraId="79A8A7C4"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3AE620C5" w14:textId="77777777" w:rsidR="00394471" w:rsidRPr="00B55E3E" w:rsidRDefault="00394471" w:rsidP="00964CC4">
            <w:pPr>
              <w:pStyle w:val="TAL"/>
              <w:rPr>
                <w:lang w:eastAsia="en-GB"/>
              </w:rPr>
            </w:pPr>
            <w:r w:rsidRPr="00B55E3E">
              <w:rPr>
                <w:lang w:eastAsia="en-GB"/>
              </w:rPr>
              <w:t>T301</w:t>
            </w:r>
          </w:p>
        </w:tc>
        <w:tc>
          <w:tcPr>
            <w:tcW w:w="2986" w:type="dxa"/>
            <w:tcBorders>
              <w:top w:val="single" w:sz="4" w:space="0" w:color="auto"/>
              <w:left w:val="single" w:sz="4" w:space="0" w:color="auto"/>
              <w:bottom w:val="single" w:sz="4" w:space="0" w:color="auto"/>
              <w:right w:val="single" w:sz="4" w:space="0" w:color="auto"/>
            </w:tcBorders>
            <w:hideMark/>
          </w:tcPr>
          <w:p w14:paraId="298409C9" w14:textId="77777777" w:rsidR="00394471" w:rsidRPr="00B55E3E" w:rsidRDefault="00394471" w:rsidP="00964CC4">
            <w:pPr>
              <w:pStyle w:val="TAL"/>
              <w:rPr>
                <w:lang w:eastAsia="en-GB"/>
              </w:rPr>
            </w:pPr>
            <w:r w:rsidRPr="00B55E3E">
              <w:rPr>
                <w:lang w:eastAsia="en-GB"/>
              </w:rPr>
              <w:t xml:space="preserve">Upon transmission of </w:t>
            </w:r>
            <w:r w:rsidRPr="00B55E3E">
              <w:rPr>
                <w:i/>
                <w:lang w:eastAsia="en-GB"/>
              </w:rPr>
              <w:t>RRCReestabilshmentRequest</w:t>
            </w:r>
          </w:p>
        </w:tc>
        <w:tc>
          <w:tcPr>
            <w:tcW w:w="3276" w:type="dxa"/>
            <w:tcBorders>
              <w:top w:val="single" w:sz="4" w:space="0" w:color="auto"/>
              <w:left w:val="single" w:sz="4" w:space="0" w:color="auto"/>
              <w:bottom w:val="single" w:sz="4" w:space="0" w:color="auto"/>
              <w:right w:val="single" w:sz="4" w:space="0" w:color="auto"/>
            </w:tcBorders>
            <w:hideMark/>
          </w:tcPr>
          <w:p w14:paraId="49782881" w14:textId="3F806F60" w:rsidR="00394471" w:rsidRPr="00B55E3E" w:rsidRDefault="00394471" w:rsidP="00964CC4">
            <w:pPr>
              <w:pStyle w:val="TAL"/>
              <w:rPr>
                <w:lang w:eastAsia="en-GB"/>
              </w:rPr>
            </w:pPr>
            <w:r w:rsidRPr="00B55E3E">
              <w:rPr>
                <w:lang w:eastAsia="en-GB"/>
              </w:rPr>
              <w:t xml:space="preserve">Upon reception of </w:t>
            </w:r>
            <w:r w:rsidRPr="00B55E3E">
              <w:rPr>
                <w:i/>
                <w:iCs/>
                <w:lang w:eastAsia="en-GB"/>
              </w:rPr>
              <w:t>RRCReestablishment</w:t>
            </w:r>
            <w:r w:rsidRPr="00B55E3E">
              <w:rPr>
                <w:lang w:eastAsia="en-GB"/>
              </w:rPr>
              <w:t xml:space="preserve"> or </w:t>
            </w:r>
            <w:r w:rsidRPr="00B55E3E">
              <w:rPr>
                <w:i/>
                <w:lang w:eastAsia="en-GB"/>
              </w:rPr>
              <w:t>RRCSetup</w:t>
            </w:r>
            <w:r w:rsidRPr="00B55E3E">
              <w:rPr>
                <w:lang w:eastAsia="en-GB"/>
              </w:rPr>
              <w:t xml:space="preserve"> message as well as when the selected cell becomes unsuitable</w:t>
            </w:r>
            <w:r w:rsidR="00E81DFA" w:rsidRPr="00B55E3E">
              <w:rPr>
                <w:rFonts w:cs="Arial"/>
                <w:lang w:eastAsia="en-GB"/>
              </w:rPr>
              <w:t xml:space="preserve"> </w:t>
            </w:r>
            <w:r w:rsidR="00E81DFA" w:rsidRPr="00B55E3E">
              <w:rPr>
                <w:lang w:eastAsia="en-GB"/>
              </w:rPr>
              <w:t>or</w:t>
            </w:r>
            <w:r w:rsidR="00E81DFA" w:rsidRPr="00B55E3E">
              <w:rPr>
                <w:rFonts w:cs="Arial"/>
                <w:lang w:eastAsia="sv-SE"/>
              </w:rPr>
              <w:t xml:space="preserve"> the (re)selected L2 U2N Relay UE becomes unsuitable</w:t>
            </w:r>
            <w:r w:rsidR="006C302A" w:rsidRPr="00B55E3E">
              <w:rPr>
                <w:rFonts w:cs="Arial"/>
                <w:lang w:eastAsia="sv-SE"/>
              </w:rPr>
              <w:t xml:space="preserve">, upon reception of </w:t>
            </w:r>
            <w:r w:rsidR="006C302A" w:rsidRPr="00B55E3E">
              <w:rPr>
                <w:rFonts w:cs="Arial"/>
                <w:i/>
                <w:lang w:eastAsia="sv-SE"/>
              </w:rPr>
              <w:t>notificationMessageSidelink</w:t>
            </w:r>
            <w:r w:rsidR="006C302A" w:rsidRPr="00B55E3E">
              <w:rPr>
                <w:rFonts w:cs="Arial"/>
                <w:lang w:eastAsia="sv-SE"/>
              </w:rPr>
              <w:t xml:space="preserve"> indicating</w:t>
            </w:r>
            <w:r w:rsidR="006C302A" w:rsidRPr="00B55E3E">
              <w:t xml:space="preserve"> </w:t>
            </w:r>
            <w:r w:rsidR="006C302A" w:rsidRPr="00B55E3E">
              <w:rPr>
                <w:i/>
              </w:rPr>
              <w:t>relayUE-HO</w:t>
            </w:r>
            <w:r w:rsidR="006C302A" w:rsidRPr="00B55E3E">
              <w:rPr>
                <w:rFonts w:cs="Arial"/>
                <w:i/>
                <w:lang w:eastAsia="sv-SE"/>
              </w:rPr>
              <w:t xml:space="preserve"> </w:t>
            </w:r>
            <w:r w:rsidR="006C302A" w:rsidRPr="00B55E3E">
              <w:t>or</w:t>
            </w:r>
            <w:r w:rsidR="006C302A" w:rsidRPr="00B55E3E">
              <w:rPr>
                <w:i/>
              </w:rPr>
              <w:t xml:space="preserve"> </w:t>
            </w:r>
            <w:r w:rsidR="006C302A" w:rsidRPr="00B55E3E">
              <w:rPr>
                <w:rFonts w:cs="Arial"/>
                <w:i/>
                <w:lang w:eastAsia="sv-SE"/>
              </w:rPr>
              <w:t>relayUE-CellReselection</w:t>
            </w:r>
            <w:r w:rsidR="00E81DFA" w:rsidRPr="00B55E3E">
              <w:rPr>
                <w:rFonts w:cs="Arial"/>
                <w:lang w:eastAsia="sv-SE"/>
              </w:rPr>
              <w:t>.</w:t>
            </w:r>
          </w:p>
        </w:tc>
        <w:tc>
          <w:tcPr>
            <w:tcW w:w="1791" w:type="dxa"/>
            <w:tcBorders>
              <w:top w:val="single" w:sz="4" w:space="0" w:color="auto"/>
              <w:left w:val="single" w:sz="4" w:space="0" w:color="auto"/>
              <w:bottom w:val="single" w:sz="4" w:space="0" w:color="auto"/>
              <w:right w:val="single" w:sz="4" w:space="0" w:color="auto"/>
            </w:tcBorders>
            <w:hideMark/>
          </w:tcPr>
          <w:p w14:paraId="21B6B774" w14:textId="77777777" w:rsidR="00394471" w:rsidRPr="00B55E3E" w:rsidRDefault="00394471" w:rsidP="00964CC4">
            <w:pPr>
              <w:pStyle w:val="TAL"/>
              <w:rPr>
                <w:lang w:eastAsia="en-GB"/>
              </w:rPr>
            </w:pPr>
            <w:r w:rsidRPr="00B55E3E">
              <w:rPr>
                <w:lang w:eastAsia="en-GB"/>
              </w:rPr>
              <w:t>Go to RRC_IDLE</w:t>
            </w:r>
          </w:p>
        </w:tc>
      </w:tr>
      <w:tr w:rsidR="00C148E4" w:rsidRPr="00B55E3E" w14:paraId="18BCF1A6"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5639071C" w14:textId="77777777" w:rsidR="00394471" w:rsidRPr="00B55E3E" w:rsidRDefault="00394471" w:rsidP="00964CC4">
            <w:pPr>
              <w:pStyle w:val="TAL"/>
              <w:rPr>
                <w:lang w:eastAsia="en-GB"/>
              </w:rPr>
            </w:pPr>
            <w:r w:rsidRPr="00B55E3E">
              <w:rPr>
                <w:lang w:eastAsia="en-GB"/>
              </w:rPr>
              <w:t>T302</w:t>
            </w:r>
          </w:p>
        </w:tc>
        <w:tc>
          <w:tcPr>
            <w:tcW w:w="2986" w:type="dxa"/>
            <w:tcBorders>
              <w:top w:val="single" w:sz="4" w:space="0" w:color="auto"/>
              <w:left w:val="single" w:sz="4" w:space="0" w:color="auto"/>
              <w:bottom w:val="single" w:sz="4" w:space="0" w:color="auto"/>
              <w:right w:val="single" w:sz="4" w:space="0" w:color="auto"/>
            </w:tcBorders>
            <w:hideMark/>
          </w:tcPr>
          <w:p w14:paraId="64D28F37" w14:textId="77777777" w:rsidR="00394471" w:rsidRPr="00B55E3E" w:rsidRDefault="00394471" w:rsidP="00964CC4">
            <w:pPr>
              <w:pStyle w:val="TAL"/>
              <w:rPr>
                <w:lang w:eastAsia="en-GB"/>
              </w:rPr>
            </w:pPr>
            <w:r w:rsidRPr="00B55E3E">
              <w:rPr>
                <w:rFonts w:cs="Arial"/>
                <w:lang w:eastAsia="sv-SE"/>
              </w:rPr>
              <w:t xml:space="preserve">Upon reception of </w:t>
            </w:r>
            <w:r w:rsidRPr="00B55E3E">
              <w:rPr>
                <w:rFonts w:cs="Arial"/>
                <w:i/>
                <w:lang w:eastAsia="sv-SE"/>
              </w:rPr>
              <w:t>RRCReject</w:t>
            </w:r>
            <w:r w:rsidRPr="00B55E3E">
              <w:rPr>
                <w:rFonts w:cs="Arial"/>
                <w:lang w:eastAsia="sv-SE"/>
              </w:rPr>
              <w:t xml:space="preserve"> while performing RRC connection establishment or resume, upon reception of </w:t>
            </w:r>
            <w:r w:rsidRPr="00B55E3E">
              <w:rPr>
                <w:rFonts w:cs="Arial"/>
                <w:i/>
                <w:lang w:eastAsia="sv-SE"/>
              </w:rPr>
              <w:t>RRCRelease</w:t>
            </w:r>
            <w:r w:rsidRPr="00B55E3E">
              <w:rPr>
                <w:rFonts w:cs="Arial"/>
                <w:lang w:eastAsia="sv-SE"/>
              </w:rPr>
              <w:t xml:space="preserve"> with </w:t>
            </w:r>
            <w:r w:rsidRPr="00B55E3E">
              <w:rPr>
                <w:rFonts w:cs="Arial"/>
                <w:i/>
                <w:lang w:eastAsia="sv-SE"/>
              </w:rPr>
              <w:t>waitTime</w:t>
            </w:r>
            <w:r w:rsidRPr="00B55E3E">
              <w:rPr>
                <w:rFonts w:cs="Arial"/>
                <w:lang w:eastAsia="sv-SE"/>
              </w:rPr>
              <w:t>.</w:t>
            </w:r>
          </w:p>
        </w:tc>
        <w:tc>
          <w:tcPr>
            <w:tcW w:w="3276" w:type="dxa"/>
            <w:tcBorders>
              <w:top w:val="single" w:sz="4" w:space="0" w:color="auto"/>
              <w:left w:val="single" w:sz="4" w:space="0" w:color="auto"/>
              <w:bottom w:val="single" w:sz="4" w:space="0" w:color="auto"/>
              <w:right w:val="single" w:sz="4" w:space="0" w:color="auto"/>
            </w:tcBorders>
            <w:hideMark/>
          </w:tcPr>
          <w:p w14:paraId="7CCD2D35" w14:textId="29786C26" w:rsidR="00394471" w:rsidRPr="00B55E3E" w:rsidRDefault="00394471" w:rsidP="00964CC4">
            <w:pPr>
              <w:pStyle w:val="TAL"/>
              <w:rPr>
                <w:lang w:eastAsia="en-GB"/>
              </w:rPr>
            </w:pPr>
            <w:r w:rsidRPr="00B55E3E">
              <w:rPr>
                <w:rFonts w:cs="Arial"/>
                <w:lang w:eastAsia="sv-SE"/>
              </w:rPr>
              <w:t>Upon entering RRC_CONNECTED or RRC_IDLE, upon cell re-selection</w:t>
            </w:r>
            <w:r w:rsidR="00E81DFA" w:rsidRPr="00B55E3E">
              <w:rPr>
                <w:rFonts w:cs="Arial"/>
                <w:lang w:eastAsia="sv-SE"/>
              </w:rPr>
              <w:t>, upon cell change due to relay (re)selection,</w:t>
            </w:r>
            <w:r w:rsidRPr="00B55E3E">
              <w:rPr>
                <w:rFonts w:cs="Arial"/>
                <w:lang w:eastAsia="sv-SE"/>
              </w:rPr>
              <w:t xml:space="preserve"> and upon reception of </w:t>
            </w:r>
            <w:r w:rsidRPr="00B55E3E">
              <w:rPr>
                <w:rFonts w:cs="Arial"/>
                <w:i/>
                <w:lang w:eastAsia="sv-SE"/>
              </w:rPr>
              <w:t>RRCReject</w:t>
            </w:r>
            <w:r w:rsidRPr="00B55E3E">
              <w:rPr>
                <w:rFonts w:cs="Arial"/>
                <w:lang w:eastAsia="sv-SE"/>
              </w:rPr>
              <w:t xml:space="preserve"> message.</w:t>
            </w:r>
          </w:p>
        </w:tc>
        <w:tc>
          <w:tcPr>
            <w:tcW w:w="1791" w:type="dxa"/>
            <w:tcBorders>
              <w:top w:val="single" w:sz="4" w:space="0" w:color="auto"/>
              <w:left w:val="single" w:sz="4" w:space="0" w:color="auto"/>
              <w:bottom w:val="single" w:sz="4" w:space="0" w:color="auto"/>
              <w:right w:val="single" w:sz="4" w:space="0" w:color="auto"/>
            </w:tcBorders>
            <w:hideMark/>
          </w:tcPr>
          <w:p w14:paraId="664C5099" w14:textId="77777777" w:rsidR="00394471" w:rsidRPr="00B55E3E" w:rsidRDefault="00394471" w:rsidP="00964CC4">
            <w:pPr>
              <w:pStyle w:val="TAL"/>
              <w:rPr>
                <w:lang w:eastAsia="en-GB"/>
              </w:rPr>
            </w:pPr>
            <w:r w:rsidRPr="00B55E3E">
              <w:rPr>
                <w:rFonts w:cs="Arial"/>
                <w:szCs w:val="18"/>
                <w:lang w:eastAsia="sv-SE"/>
              </w:rPr>
              <w:t>Inform upper layers about barring alleviation as specified in 5.3.14.4</w:t>
            </w:r>
          </w:p>
        </w:tc>
      </w:tr>
      <w:tr w:rsidR="00C148E4" w:rsidRPr="00B55E3E" w14:paraId="1D6BDCCB"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238F2EA5" w14:textId="77777777" w:rsidR="00394471" w:rsidRPr="00B55E3E" w:rsidRDefault="00394471" w:rsidP="00964CC4">
            <w:pPr>
              <w:pStyle w:val="TAL"/>
              <w:rPr>
                <w:lang w:eastAsia="en-GB"/>
              </w:rPr>
            </w:pPr>
            <w:r w:rsidRPr="00B55E3E">
              <w:rPr>
                <w:lang w:eastAsia="en-GB"/>
              </w:rPr>
              <w:lastRenderedPageBreak/>
              <w:t>T304</w:t>
            </w:r>
          </w:p>
        </w:tc>
        <w:tc>
          <w:tcPr>
            <w:tcW w:w="2986" w:type="dxa"/>
            <w:tcBorders>
              <w:top w:val="single" w:sz="4" w:space="0" w:color="auto"/>
              <w:left w:val="single" w:sz="4" w:space="0" w:color="auto"/>
              <w:bottom w:val="single" w:sz="4" w:space="0" w:color="auto"/>
              <w:right w:val="single" w:sz="4" w:space="0" w:color="auto"/>
            </w:tcBorders>
            <w:hideMark/>
          </w:tcPr>
          <w:p w14:paraId="46FD3267" w14:textId="208D5DBD" w:rsidR="00394471" w:rsidRPr="00B55E3E" w:rsidRDefault="00394471" w:rsidP="00964CC4">
            <w:pPr>
              <w:pStyle w:val="TAL"/>
              <w:rPr>
                <w:lang w:eastAsia="sv-SE"/>
              </w:rPr>
            </w:pPr>
            <w:r w:rsidRPr="00B55E3E">
              <w:rPr>
                <w:lang w:eastAsia="en-GB"/>
              </w:rPr>
              <w:t xml:space="preserve">Upon reception of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lang w:eastAsia="en-GB"/>
              </w:rPr>
              <w:t xml:space="preserve"> </w:t>
            </w:r>
            <w:r w:rsidR="00DB6B82" w:rsidRPr="00B55E3E">
              <w:rPr>
                <w:lang w:eastAsia="en-GB"/>
              </w:rPr>
              <w:t>for the MCG</w:t>
            </w:r>
            <w:r w:rsidR="006C302A" w:rsidRPr="00B55E3E">
              <w:rPr>
                <w:lang w:eastAsia="en-GB"/>
              </w:rPr>
              <w:t xml:space="preserve"> which does not include</w:t>
            </w:r>
            <w:r w:rsidR="006C302A" w:rsidRPr="00B55E3E">
              <w:rPr>
                <w:rFonts w:eastAsia="바탕"/>
                <w:lang w:eastAsia="en-GB"/>
              </w:rPr>
              <w:t xml:space="preserve"> </w:t>
            </w:r>
            <w:r w:rsidR="006C302A" w:rsidRPr="00B55E3E">
              <w:rPr>
                <w:i/>
              </w:rPr>
              <w:t>sl-PathSwitchConfig</w:t>
            </w:r>
            <w:r w:rsidR="00DB6B82" w:rsidRPr="00B55E3E">
              <w:rPr>
                <w:lang w:eastAsia="en-GB"/>
              </w:rPr>
              <w:t xml:space="preserve">, or upon reception of </w:t>
            </w:r>
            <w:r w:rsidR="00DB6B82" w:rsidRPr="00B55E3E">
              <w:rPr>
                <w:i/>
                <w:lang w:eastAsia="en-GB"/>
              </w:rPr>
              <w:t>RRCReconfiguration</w:t>
            </w:r>
            <w:r w:rsidR="00DB6B82" w:rsidRPr="00B55E3E">
              <w:rPr>
                <w:lang w:eastAsia="en-GB"/>
              </w:rPr>
              <w:t xml:space="preserve"> message including </w:t>
            </w:r>
            <w:r w:rsidR="00DB6B82" w:rsidRPr="00B55E3E">
              <w:rPr>
                <w:i/>
                <w:lang w:eastAsia="en-GB"/>
              </w:rPr>
              <w:t>reconfigurationWithSync</w:t>
            </w:r>
            <w:r w:rsidR="00DB6B82" w:rsidRPr="00B55E3E">
              <w:rPr>
                <w:lang w:eastAsia="en-GB"/>
              </w:rPr>
              <w:t xml:space="preserve"> for the SCG not indicated as deactivated in the NR or E-UTRA message containing the </w:t>
            </w:r>
            <w:r w:rsidR="00DB6B82" w:rsidRPr="00B55E3E">
              <w:rPr>
                <w:i/>
                <w:lang w:eastAsia="en-GB"/>
              </w:rPr>
              <w:t>RRCReconfiguration</w:t>
            </w:r>
            <w:r w:rsidR="00DB6B82" w:rsidRPr="00B55E3E">
              <w:rPr>
                <w:lang w:eastAsia="en-GB"/>
              </w:rPr>
              <w:t xml:space="preserve"> message </w:t>
            </w:r>
            <w:r w:rsidRPr="00B55E3E">
              <w:rPr>
                <w:lang w:eastAsia="en-GB"/>
              </w:rPr>
              <w:t xml:space="preserve">or upon conditional reconfiguration execution i.e. when applying a stored </w:t>
            </w:r>
            <w:r w:rsidRPr="00B55E3E">
              <w:rPr>
                <w:i/>
                <w:lang w:eastAsia="en-GB"/>
              </w:rPr>
              <w:t>RRCReconfiguration</w:t>
            </w:r>
            <w:r w:rsidRPr="00B55E3E">
              <w:rPr>
                <w:lang w:eastAsia="en-GB"/>
              </w:rPr>
              <w:t xml:space="preserve"> message including </w:t>
            </w:r>
            <w:r w:rsidRPr="00B55E3E">
              <w:rPr>
                <w:i/>
                <w:lang w:eastAsia="sv-SE"/>
              </w:rPr>
              <w:t>reconfigurationWithSync</w:t>
            </w:r>
            <w:r w:rsidRPr="00B55E3E">
              <w:rPr>
                <w:iCs/>
                <w:lang w:eastAsia="sv-SE"/>
              </w:rPr>
              <w:t>.</w:t>
            </w:r>
          </w:p>
        </w:tc>
        <w:tc>
          <w:tcPr>
            <w:tcW w:w="3276" w:type="dxa"/>
            <w:tcBorders>
              <w:top w:val="single" w:sz="4" w:space="0" w:color="auto"/>
              <w:left w:val="single" w:sz="4" w:space="0" w:color="auto"/>
              <w:bottom w:val="single" w:sz="4" w:space="0" w:color="auto"/>
              <w:right w:val="single" w:sz="4" w:space="0" w:color="auto"/>
            </w:tcBorders>
            <w:hideMark/>
          </w:tcPr>
          <w:p w14:paraId="7A8377AD" w14:textId="77777777" w:rsidR="00394471" w:rsidRPr="00B55E3E" w:rsidRDefault="00394471" w:rsidP="00964CC4">
            <w:pPr>
              <w:pStyle w:val="TAL"/>
              <w:rPr>
                <w:lang w:eastAsia="en-GB"/>
              </w:rPr>
            </w:pPr>
            <w:r w:rsidRPr="00B55E3E">
              <w:rPr>
                <w:lang w:eastAsia="en-GB"/>
              </w:rPr>
              <w:t>Upon successful completion of random access on the corresponding SpCell</w:t>
            </w:r>
          </w:p>
          <w:p w14:paraId="20931505" w14:textId="77777777" w:rsidR="00394471" w:rsidRPr="00B55E3E" w:rsidRDefault="00394471" w:rsidP="00964CC4">
            <w:pPr>
              <w:pStyle w:val="TAL"/>
              <w:rPr>
                <w:lang w:eastAsia="en-GB"/>
              </w:rPr>
            </w:pPr>
            <w:r w:rsidRPr="00B55E3E">
              <w:rPr>
                <w:lang w:eastAsia="en-GB"/>
              </w:rPr>
              <w:t xml:space="preserve">For T304 of SCG, </w:t>
            </w:r>
            <w:r w:rsidRPr="00B55E3E">
              <w:rPr>
                <w:rFonts w:eastAsia="SimSun"/>
                <w:lang w:eastAsia="zh-CN"/>
              </w:rPr>
              <w:t>upon SCG release</w:t>
            </w:r>
          </w:p>
        </w:tc>
        <w:tc>
          <w:tcPr>
            <w:tcW w:w="1791" w:type="dxa"/>
            <w:tcBorders>
              <w:top w:val="single" w:sz="4" w:space="0" w:color="auto"/>
              <w:left w:val="single" w:sz="4" w:space="0" w:color="auto"/>
              <w:bottom w:val="single" w:sz="4" w:space="0" w:color="auto"/>
              <w:right w:val="single" w:sz="4" w:space="0" w:color="auto"/>
            </w:tcBorders>
          </w:tcPr>
          <w:p w14:paraId="459A2D51" w14:textId="74C51D4C" w:rsidR="00394471" w:rsidRPr="00B55E3E" w:rsidRDefault="00394471" w:rsidP="00964CC4">
            <w:pPr>
              <w:pStyle w:val="TAL"/>
              <w:rPr>
                <w:lang w:eastAsia="en-GB"/>
              </w:rPr>
            </w:pPr>
            <w:r w:rsidRPr="00B55E3E">
              <w:rPr>
                <w:lang w:eastAsia="en-GB"/>
              </w:rPr>
              <w:t>For T304 of MCG, in case of the handover from NR or intra-NR handover,</w:t>
            </w:r>
            <w:r w:rsidR="006C302A" w:rsidRPr="00B55E3E">
              <w:rPr>
                <w:lang w:eastAsia="en-GB"/>
              </w:rPr>
              <w:t xml:space="preserve"> or path switch from a L2 U2N Relay UE to a NR cell,</w:t>
            </w:r>
            <w:r w:rsidRPr="00B55E3E">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B55E3E" w:rsidRDefault="00394471" w:rsidP="00964CC4">
            <w:pPr>
              <w:pStyle w:val="TAL"/>
              <w:rPr>
                <w:lang w:eastAsia="en-GB"/>
              </w:rPr>
            </w:pPr>
          </w:p>
          <w:p w14:paraId="379D023E" w14:textId="77777777" w:rsidR="00394471" w:rsidRPr="00B55E3E" w:rsidRDefault="00394471" w:rsidP="00964CC4">
            <w:pPr>
              <w:pStyle w:val="TAL"/>
              <w:rPr>
                <w:lang w:eastAsia="en-GB"/>
              </w:rPr>
            </w:pPr>
            <w:r w:rsidRPr="00B55E3E">
              <w:rPr>
                <w:lang w:eastAsia="en-GB"/>
              </w:rPr>
              <w:t>For T304 of SCG, inform network about the reconfiguration with sync failure by initiating the SCG failure information procedure as specified in 5.7.3</w:t>
            </w:r>
            <w:r w:rsidRPr="00B55E3E">
              <w:rPr>
                <w:lang w:eastAsia="zh-CN"/>
              </w:rPr>
              <w:t>.</w:t>
            </w:r>
          </w:p>
        </w:tc>
      </w:tr>
      <w:tr w:rsidR="00C148E4" w:rsidRPr="00B55E3E" w14:paraId="789EEEA5"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4E020A2C" w14:textId="77777777" w:rsidR="00394471" w:rsidRPr="00B55E3E" w:rsidRDefault="00394471" w:rsidP="00964CC4">
            <w:pPr>
              <w:pStyle w:val="TAL"/>
              <w:rPr>
                <w:lang w:eastAsia="en-GB"/>
              </w:rPr>
            </w:pPr>
            <w:r w:rsidRPr="00B55E3E">
              <w:rPr>
                <w:lang w:eastAsia="en-GB"/>
              </w:rPr>
              <w:lastRenderedPageBreak/>
              <w:t>T310</w:t>
            </w:r>
          </w:p>
        </w:tc>
        <w:tc>
          <w:tcPr>
            <w:tcW w:w="2986" w:type="dxa"/>
            <w:tcBorders>
              <w:top w:val="single" w:sz="4" w:space="0" w:color="auto"/>
              <w:left w:val="single" w:sz="4" w:space="0" w:color="auto"/>
              <w:bottom w:val="single" w:sz="4" w:space="0" w:color="auto"/>
              <w:right w:val="single" w:sz="4" w:space="0" w:color="auto"/>
            </w:tcBorders>
            <w:hideMark/>
          </w:tcPr>
          <w:p w14:paraId="3F4D1D31" w14:textId="77777777" w:rsidR="00394471" w:rsidRPr="00B55E3E" w:rsidRDefault="00394471" w:rsidP="00964CC4">
            <w:pPr>
              <w:pStyle w:val="TAL"/>
              <w:rPr>
                <w:lang w:eastAsia="en-GB"/>
              </w:rPr>
            </w:pPr>
            <w:r w:rsidRPr="00B55E3E">
              <w:rPr>
                <w:lang w:eastAsia="en-GB"/>
              </w:rPr>
              <w:t>Upon detecting physical layer problems for the SpCell i.e. upon receiving N310 consecutive out-of-sync indications from lower layers.</w:t>
            </w:r>
          </w:p>
        </w:tc>
        <w:tc>
          <w:tcPr>
            <w:tcW w:w="3276" w:type="dxa"/>
            <w:tcBorders>
              <w:top w:val="single" w:sz="4" w:space="0" w:color="auto"/>
              <w:left w:val="single" w:sz="4" w:space="0" w:color="auto"/>
              <w:bottom w:val="single" w:sz="4" w:space="0" w:color="auto"/>
              <w:right w:val="single" w:sz="4" w:space="0" w:color="auto"/>
            </w:tcBorders>
          </w:tcPr>
          <w:p w14:paraId="0C65A729" w14:textId="77777777" w:rsidR="00394471" w:rsidRPr="00B55E3E" w:rsidRDefault="00394471" w:rsidP="00964CC4">
            <w:pPr>
              <w:pStyle w:val="TAL"/>
              <w:rPr>
                <w:lang w:eastAsia="en-GB"/>
              </w:rPr>
            </w:pPr>
            <w:r w:rsidRPr="00B55E3E">
              <w:rPr>
                <w:lang w:eastAsia="en-GB"/>
              </w:rPr>
              <w:t xml:space="preserve">Upon receiving N311 consecutive in-sync indications from lower layers for the SpCell, upon receiving RRCReconfiguration with </w:t>
            </w:r>
            <w:r w:rsidRPr="00B55E3E">
              <w:rPr>
                <w:i/>
                <w:lang w:eastAsia="en-GB"/>
              </w:rPr>
              <w:t>reconfigurationWithSync</w:t>
            </w:r>
            <w:r w:rsidRPr="00B55E3E">
              <w:rPr>
                <w:lang w:eastAsia="en-GB"/>
              </w:rPr>
              <w:t xml:space="preserve"> for that cell group, </w:t>
            </w:r>
            <w:r w:rsidRPr="00B55E3E">
              <w:rPr>
                <w:rFonts w:eastAsia="바탕"/>
                <w:noProof/>
                <w:lang w:eastAsia="en-GB"/>
              </w:rPr>
              <w:t xml:space="preserve">upon reception of </w:t>
            </w:r>
            <w:r w:rsidRPr="00B55E3E">
              <w:rPr>
                <w:rFonts w:eastAsia="바탕"/>
                <w:i/>
                <w:noProof/>
                <w:lang w:eastAsia="en-GB"/>
              </w:rPr>
              <w:t>MobilityFromNRCommand</w:t>
            </w:r>
            <w:r w:rsidRPr="00B55E3E">
              <w:rPr>
                <w:rFonts w:eastAsia="바탕"/>
                <w:noProof/>
                <w:lang w:eastAsia="en-GB"/>
              </w:rPr>
              <w:t xml:space="preserve">, </w:t>
            </w:r>
            <w:r w:rsidRPr="00B55E3E">
              <w:rPr>
                <w:lang w:eastAsia="en-GB"/>
              </w:rPr>
              <w:t xml:space="preserve">upon the reconfiguration of </w:t>
            </w:r>
            <w:r w:rsidRPr="00B55E3E">
              <w:rPr>
                <w:i/>
                <w:iCs/>
                <w:lang w:eastAsia="en-GB"/>
              </w:rPr>
              <w:t>rlf-TimersAndConstant,</w:t>
            </w:r>
            <w:r w:rsidRPr="00B55E3E">
              <w:rPr>
                <w:lang w:eastAsia="en-GB"/>
              </w:rPr>
              <w:t xml:space="preserve"> upon initiating the connection re-establishment procedure</w:t>
            </w:r>
            <w:r w:rsidRPr="00B55E3E">
              <w:t xml:space="preserve">, </w:t>
            </w:r>
            <w:r w:rsidRPr="00B55E3E">
              <w:rPr>
                <w:lang w:eastAsia="en-GB"/>
              </w:rPr>
              <w:t xml:space="preserve">upon conditional reconfiguration execution i.e. when applying a stored RRCReconfiguration message including </w:t>
            </w:r>
            <w:r w:rsidRPr="00B55E3E">
              <w:rPr>
                <w:i/>
                <w:lang w:eastAsia="sv-SE"/>
              </w:rPr>
              <w:t>reconfigurationWithSync</w:t>
            </w:r>
            <w:r w:rsidRPr="00B55E3E">
              <w:rPr>
                <w:lang w:eastAsia="en-GB"/>
              </w:rPr>
              <w:t xml:space="preserve"> for that cell group, </w:t>
            </w:r>
            <w:r w:rsidRPr="00B55E3E">
              <w:t>and upon initiating the MCG failure information procedure</w:t>
            </w:r>
            <w:r w:rsidRPr="00B55E3E">
              <w:rPr>
                <w:lang w:eastAsia="en-GB"/>
              </w:rPr>
              <w:t>.</w:t>
            </w:r>
          </w:p>
          <w:p w14:paraId="32CA98E0" w14:textId="77777777" w:rsidR="00394471" w:rsidRPr="00B55E3E" w:rsidRDefault="00394471" w:rsidP="00964CC4">
            <w:pPr>
              <w:pStyle w:val="TAL"/>
              <w:rPr>
                <w:lang w:eastAsia="en-GB"/>
              </w:rPr>
            </w:pPr>
            <w:r w:rsidRPr="00B55E3E">
              <w:rPr>
                <w:lang w:eastAsia="en-GB"/>
              </w:rPr>
              <w:t>Upon SCG release, if the T310 is kept in SCG.</w:t>
            </w:r>
          </w:p>
        </w:tc>
        <w:tc>
          <w:tcPr>
            <w:tcW w:w="1791" w:type="dxa"/>
            <w:tcBorders>
              <w:top w:val="single" w:sz="4" w:space="0" w:color="auto"/>
              <w:left w:val="single" w:sz="4" w:space="0" w:color="auto"/>
              <w:bottom w:val="single" w:sz="4" w:space="0" w:color="auto"/>
              <w:right w:val="single" w:sz="4" w:space="0" w:color="auto"/>
            </w:tcBorders>
            <w:hideMark/>
          </w:tcPr>
          <w:p w14:paraId="2157A012" w14:textId="77777777" w:rsidR="00394471" w:rsidRPr="00B55E3E" w:rsidRDefault="00394471" w:rsidP="00964CC4">
            <w:pPr>
              <w:pStyle w:val="TAL"/>
              <w:rPr>
                <w:lang w:eastAsia="en-GB"/>
              </w:rPr>
            </w:pPr>
            <w:r w:rsidRPr="00B55E3E">
              <w:rPr>
                <w:lang w:eastAsia="en-GB"/>
              </w:rPr>
              <w:t xml:space="preserve">If the T310 is kept in MCG: If </w:t>
            </w:r>
            <w:r w:rsidRPr="00B55E3E">
              <w:rPr>
                <w:lang w:eastAsia="sv-SE"/>
              </w:rPr>
              <w:t xml:space="preserve">AS </w:t>
            </w:r>
            <w:r w:rsidRPr="00B55E3E">
              <w:rPr>
                <w:lang w:eastAsia="en-GB"/>
              </w:rPr>
              <w:t>security is not activated: go to RRC_IDLE else: initiate the MCG failure information procedure as specified in 5.7.3b or the connection re-establishment procedure as specified in 5.3.7</w:t>
            </w:r>
            <w:r w:rsidRPr="00B55E3E">
              <w:t xml:space="preserve"> </w:t>
            </w:r>
            <w:r w:rsidRPr="00B55E3E">
              <w:rPr>
                <w:lang w:eastAsia="en-GB"/>
              </w:rPr>
              <w:t>or the procedure as specified in 5.3.10.3 if any DAPS bearer is configured.</w:t>
            </w:r>
          </w:p>
          <w:p w14:paraId="39A48C16" w14:textId="77777777" w:rsidR="00394471" w:rsidRPr="00B55E3E" w:rsidRDefault="00394471" w:rsidP="00964CC4">
            <w:pPr>
              <w:pStyle w:val="TAL"/>
              <w:rPr>
                <w:lang w:eastAsia="en-GB"/>
              </w:rPr>
            </w:pPr>
            <w:r w:rsidRPr="00B55E3E">
              <w:rPr>
                <w:lang w:eastAsia="en-GB"/>
              </w:rPr>
              <w:t>If the T310 is kept in SCG, Inform E-UTRAN/NR about the SCG radio link failure by initiating the SCG failure information procedure as specified in 5.7.3.</w:t>
            </w:r>
          </w:p>
        </w:tc>
      </w:tr>
      <w:tr w:rsidR="00C148E4" w:rsidRPr="00B55E3E" w14:paraId="4204CB8E"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04363B2A" w14:textId="77777777" w:rsidR="00394471" w:rsidRPr="00B55E3E" w:rsidRDefault="00394471" w:rsidP="00964CC4">
            <w:pPr>
              <w:pStyle w:val="TAL"/>
              <w:rPr>
                <w:lang w:eastAsia="en-GB"/>
              </w:rPr>
            </w:pPr>
            <w:r w:rsidRPr="00B55E3E">
              <w:rPr>
                <w:lang w:eastAsia="en-GB"/>
              </w:rPr>
              <w:t>T311</w:t>
            </w:r>
          </w:p>
        </w:tc>
        <w:tc>
          <w:tcPr>
            <w:tcW w:w="2986" w:type="dxa"/>
            <w:tcBorders>
              <w:top w:val="single" w:sz="4" w:space="0" w:color="auto"/>
              <w:left w:val="single" w:sz="4" w:space="0" w:color="auto"/>
              <w:bottom w:val="single" w:sz="4" w:space="0" w:color="auto"/>
              <w:right w:val="single" w:sz="4" w:space="0" w:color="auto"/>
            </w:tcBorders>
            <w:hideMark/>
          </w:tcPr>
          <w:p w14:paraId="2F885A41" w14:textId="77777777" w:rsidR="00394471" w:rsidRPr="00B55E3E" w:rsidRDefault="00394471" w:rsidP="00964CC4">
            <w:pPr>
              <w:pStyle w:val="TAL"/>
              <w:rPr>
                <w:lang w:eastAsia="en-GB"/>
              </w:rPr>
            </w:pPr>
            <w:r w:rsidRPr="00B55E3E">
              <w:rPr>
                <w:lang w:eastAsia="en-GB"/>
              </w:rPr>
              <w:t>Upon initiating the RRC connection re-establishment procedure</w:t>
            </w:r>
          </w:p>
        </w:tc>
        <w:tc>
          <w:tcPr>
            <w:tcW w:w="3276" w:type="dxa"/>
            <w:tcBorders>
              <w:top w:val="single" w:sz="4" w:space="0" w:color="auto"/>
              <w:left w:val="single" w:sz="4" w:space="0" w:color="auto"/>
              <w:bottom w:val="single" w:sz="4" w:space="0" w:color="auto"/>
              <w:right w:val="single" w:sz="4" w:space="0" w:color="auto"/>
            </w:tcBorders>
            <w:hideMark/>
          </w:tcPr>
          <w:p w14:paraId="1CFB3899" w14:textId="50061A85" w:rsidR="00394471" w:rsidRPr="00B55E3E" w:rsidRDefault="00394471" w:rsidP="00964CC4">
            <w:pPr>
              <w:pStyle w:val="TAL"/>
              <w:rPr>
                <w:lang w:eastAsia="en-GB"/>
              </w:rPr>
            </w:pPr>
            <w:r w:rsidRPr="00B55E3E">
              <w:rPr>
                <w:lang w:eastAsia="en-GB"/>
              </w:rPr>
              <w:t>Upon selection of a suitable NR cell</w:t>
            </w:r>
            <w:r w:rsidR="00E81DFA" w:rsidRPr="00B55E3E">
              <w:rPr>
                <w:lang w:eastAsia="en-GB"/>
              </w:rPr>
              <w:t>, or upon selection of a suitable L2 U2N Relay UE,</w:t>
            </w:r>
            <w:r w:rsidRPr="00B55E3E">
              <w:rPr>
                <w:lang w:eastAsia="en-GB"/>
              </w:rPr>
              <w:t xml:space="preserve"> or a cell using another RAT.</w:t>
            </w:r>
          </w:p>
        </w:tc>
        <w:tc>
          <w:tcPr>
            <w:tcW w:w="1791" w:type="dxa"/>
            <w:tcBorders>
              <w:top w:val="single" w:sz="4" w:space="0" w:color="auto"/>
              <w:left w:val="single" w:sz="4" w:space="0" w:color="auto"/>
              <w:bottom w:val="single" w:sz="4" w:space="0" w:color="auto"/>
              <w:right w:val="single" w:sz="4" w:space="0" w:color="auto"/>
            </w:tcBorders>
            <w:hideMark/>
          </w:tcPr>
          <w:p w14:paraId="6CB6F5E9" w14:textId="77777777" w:rsidR="00394471" w:rsidRPr="00B55E3E" w:rsidRDefault="00394471" w:rsidP="00964CC4">
            <w:pPr>
              <w:pStyle w:val="TAL"/>
              <w:rPr>
                <w:lang w:eastAsia="en-GB"/>
              </w:rPr>
            </w:pPr>
            <w:r w:rsidRPr="00B55E3E">
              <w:rPr>
                <w:lang w:eastAsia="en-GB"/>
              </w:rPr>
              <w:t>Enter RRC_IDLE</w:t>
            </w:r>
          </w:p>
        </w:tc>
      </w:tr>
      <w:tr w:rsidR="00C148E4" w:rsidRPr="00B55E3E" w14:paraId="5B2C4D08"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4D01CD3E" w14:textId="77777777" w:rsidR="00394471" w:rsidRPr="00B55E3E" w:rsidRDefault="00394471" w:rsidP="00964CC4">
            <w:pPr>
              <w:pStyle w:val="TAL"/>
              <w:rPr>
                <w:lang w:eastAsia="en-GB"/>
              </w:rPr>
            </w:pPr>
            <w:r w:rsidRPr="00B55E3E">
              <w:rPr>
                <w:lang w:eastAsia="en-GB"/>
              </w:rPr>
              <w:lastRenderedPageBreak/>
              <w:t>T312</w:t>
            </w:r>
          </w:p>
        </w:tc>
        <w:tc>
          <w:tcPr>
            <w:tcW w:w="2986" w:type="dxa"/>
            <w:tcBorders>
              <w:top w:val="single" w:sz="4" w:space="0" w:color="auto"/>
              <w:left w:val="single" w:sz="4" w:space="0" w:color="auto"/>
              <w:bottom w:val="single" w:sz="4" w:space="0" w:color="auto"/>
              <w:right w:val="single" w:sz="4" w:space="0" w:color="auto"/>
            </w:tcBorders>
            <w:hideMark/>
          </w:tcPr>
          <w:p w14:paraId="592BA860" w14:textId="77777777" w:rsidR="00394471" w:rsidRPr="00B55E3E" w:rsidRDefault="00394471" w:rsidP="00964CC4">
            <w:pPr>
              <w:pStyle w:val="TAL"/>
              <w:rPr>
                <w:lang w:eastAsia="en-GB"/>
              </w:rPr>
            </w:pPr>
            <w:r w:rsidRPr="00B55E3E">
              <w:rPr>
                <w:lang w:eastAsia="en-GB"/>
              </w:rPr>
              <w:t>If T312 is configured in MCG: Upon triggering a measurement report for a measurement identity for which T312 has been configured</w:t>
            </w:r>
            <w:r w:rsidRPr="00B55E3E">
              <w:t xml:space="preserve"> </w:t>
            </w:r>
            <w:r w:rsidRPr="00B55E3E">
              <w:rPr>
                <w:lang w:eastAsia="en-GB"/>
              </w:rPr>
              <w:t xml:space="preserve">and </w:t>
            </w:r>
            <w:r w:rsidRPr="00B55E3E">
              <w:rPr>
                <w:i/>
                <w:iCs/>
                <w:lang w:eastAsia="en-GB"/>
              </w:rPr>
              <w:t>useT312</w:t>
            </w:r>
            <w:r w:rsidRPr="00B55E3E">
              <w:rPr>
                <w:lang w:eastAsia="en-GB"/>
              </w:rPr>
              <w:t xml:space="preserve"> has been set to true, while T310 in PCell is running.</w:t>
            </w:r>
          </w:p>
          <w:p w14:paraId="7AE75771" w14:textId="77777777" w:rsidR="00394471" w:rsidRPr="00B55E3E" w:rsidRDefault="00394471" w:rsidP="00964CC4">
            <w:pPr>
              <w:pStyle w:val="TAL"/>
              <w:rPr>
                <w:lang w:eastAsia="en-GB"/>
              </w:rPr>
            </w:pPr>
            <w:r w:rsidRPr="00B55E3E">
              <w:rPr>
                <w:lang w:eastAsia="en-GB"/>
              </w:rPr>
              <w:t xml:space="preserve">If T312 is configured in SCG and </w:t>
            </w:r>
            <w:r w:rsidRPr="00B55E3E">
              <w:rPr>
                <w:i/>
                <w:iCs/>
                <w:lang w:eastAsia="en-GB"/>
              </w:rPr>
              <w:t>useT312</w:t>
            </w:r>
            <w:r w:rsidRPr="00B55E3E">
              <w:rPr>
                <w:lang w:eastAsia="en-GB"/>
              </w:rPr>
              <w:t xml:space="preserve"> has been set to true: Upon triggering a measurement report for a measurement identity for which T312 has been configured, while T310 in PSCell is running.</w:t>
            </w:r>
          </w:p>
        </w:tc>
        <w:tc>
          <w:tcPr>
            <w:tcW w:w="3276" w:type="dxa"/>
            <w:tcBorders>
              <w:top w:val="single" w:sz="4" w:space="0" w:color="auto"/>
              <w:left w:val="single" w:sz="4" w:space="0" w:color="auto"/>
              <w:bottom w:val="single" w:sz="4" w:space="0" w:color="auto"/>
              <w:right w:val="single" w:sz="4" w:space="0" w:color="auto"/>
            </w:tcBorders>
            <w:hideMark/>
          </w:tcPr>
          <w:p w14:paraId="181291D3" w14:textId="77777777" w:rsidR="00394471" w:rsidRPr="00B55E3E" w:rsidRDefault="00394471" w:rsidP="00964CC4">
            <w:pPr>
              <w:pStyle w:val="TAL"/>
              <w:rPr>
                <w:lang w:eastAsia="en-GB"/>
              </w:rPr>
            </w:pPr>
            <w:r w:rsidRPr="00B55E3E">
              <w:rPr>
                <w:lang w:eastAsia="en-GB"/>
              </w:rPr>
              <w:t xml:space="preserve">Upon receiving N311 consecutive in-sync indications from lower layers for the SpCell, receiving </w:t>
            </w:r>
            <w:r w:rsidRPr="00B55E3E">
              <w:rPr>
                <w:i/>
                <w:lang w:eastAsia="en-GB"/>
              </w:rPr>
              <w:t>RRCReconfiguration</w:t>
            </w:r>
            <w:r w:rsidRPr="00B55E3E">
              <w:rPr>
                <w:lang w:eastAsia="en-GB"/>
              </w:rPr>
              <w:t xml:space="preserve"> with </w:t>
            </w:r>
            <w:r w:rsidRPr="00B55E3E">
              <w:rPr>
                <w:i/>
                <w:lang w:eastAsia="en-GB"/>
              </w:rPr>
              <w:t>reconfigurationWithSync</w:t>
            </w:r>
            <w:r w:rsidRPr="00B55E3E">
              <w:rPr>
                <w:lang w:eastAsia="en-GB"/>
              </w:rPr>
              <w:t xml:space="preserve"> for that cell group, </w:t>
            </w:r>
            <w:r w:rsidRPr="00B55E3E">
              <w:rPr>
                <w:rFonts w:eastAsia="바탕"/>
                <w:noProof/>
                <w:lang w:eastAsia="en-GB"/>
              </w:rPr>
              <w:t xml:space="preserve">upon reception of </w:t>
            </w:r>
            <w:r w:rsidRPr="00B55E3E">
              <w:rPr>
                <w:rFonts w:eastAsia="바탕"/>
                <w:i/>
                <w:noProof/>
                <w:lang w:eastAsia="en-GB"/>
              </w:rPr>
              <w:t>MobilityFromNRCommand</w:t>
            </w:r>
            <w:r w:rsidRPr="00B55E3E">
              <w:rPr>
                <w:rFonts w:eastAsia="바탕"/>
                <w:noProof/>
                <w:lang w:eastAsia="en-GB"/>
              </w:rPr>
              <w:t xml:space="preserve">, </w:t>
            </w:r>
            <w:r w:rsidRPr="00B55E3E">
              <w:rPr>
                <w:lang w:eastAsia="en-GB"/>
              </w:rPr>
              <w:t xml:space="preserve">upon initiating the connection re-establishment procedure, upon the reconfiguration of </w:t>
            </w:r>
            <w:r w:rsidRPr="00B55E3E">
              <w:rPr>
                <w:i/>
                <w:iCs/>
                <w:lang w:eastAsia="en-GB"/>
              </w:rPr>
              <w:t>rlf-TimersAndConstant</w:t>
            </w:r>
            <w:r w:rsidRPr="00B55E3E">
              <w:rPr>
                <w:lang w:eastAsia="en-GB"/>
              </w:rPr>
              <w:t xml:space="preserve">, </w:t>
            </w:r>
            <w:r w:rsidRPr="00B55E3E">
              <w:t xml:space="preserve">upon initiating the MCG failure information procedure, </w:t>
            </w:r>
            <w:r w:rsidRPr="00B55E3E">
              <w:rPr>
                <w:lang w:eastAsia="en-GB"/>
              </w:rPr>
              <w:t xml:space="preserve">upon conditional reconfiguration execution i.e. when applying a stored RRCReconfiguration message including </w:t>
            </w:r>
            <w:r w:rsidRPr="00B55E3E">
              <w:rPr>
                <w:i/>
                <w:lang w:eastAsia="sv-SE"/>
              </w:rPr>
              <w:t>reconfigurationWithSync</w:t>
            </w:r>
            <w:r w:rsidRPr="00B55E3E">
              <w:rPr>
                <w:lang w:eastAsia="en-GB"/>
              </w:rPr>
              <w:t xml:space="preserve"> for that cell group, and upon the expiry of T310 in corresponding SpCell.</w:t>
            </w:r>
          </w:p>
          <w:p w14:paraId="1B71043A" w14:textId="77777777" w:rsidR="00394471" w:rsidRPr="00B55E3E" w:rsidRDefault="00394471" w:rsidP="00964CC4">
            <w:pPr>
              <w:pStyle w:val="TAL"/>
              <w:rPr>
                <w:lang w:eastAsia="en-GB"/>
              </w:rPr>
            </w:pPr>
            <w:r w:rsidRPr="00B55E3E">
              <w:rPr>
                <w:lang w:eastAsia="en-GB"/>
              </w:rPr>
              <w:t>Upon SCG release, if the T312 is kept in SCG</w:t>
            </w:r>
          </w:p>
        </w:tc>
        <w:tc>
          <w:tcPr>
            <w:tcW w:w="1791" w:type="dxa"/>
            <w:tcBorders>
              <w:top w:val="single" w:sz="4" w:space="0" w:color="auto"/>
              <w:left w:val="single" w:sz="4" w:space="0" w:color="auto"/>
              <w:bottom w:val="single" w:sz="4" w:space="0" w:color="auto"/>
              <w:right w:val="single" w:sz="4" w:space="0" w:color="auto"/>
            </w:tcBorders>
            <w:hideMark/>
          </w:tcPr>
          <w:p w14:paraId="59BBDDDD" w14:textId="77777777" w:rsidR="00394471" w:rsidRPr="00B55E3E" w:rsidRDefault="00394471" w:rsidP="00964CC4">
            <w:pPr>
              <w:pStyle w:val="TAL"/>
              <w:rPr>
                <w:lang w:eastAsia="en-GB"/>
              </w:rPr>
            </w:pPr>
            <w:r w:rsidRPr="00B55E3E">
              <w:rPr>
                <w:lang w:eastAsia="en-GB"/>
              </w:rPr>
              <w:t xml:space="preserve">If the T312 is kept in MCG initiate the </w:t>
            </w:r>
            <w:r w:rsidRPr="00B55E3E">
              <w:t xml:space="preserve">MCG failure information procedure as specified in 5.7.3b or the </w:t>
            </w:r>
            <w:r w:rsidRPr="00B55E3E">
              <w:rPr>
                <w:lang w:eastAsia="en-GB"/>
              </w:rPr>
              <w:t>connection re-establishment procedure.</w:t>
            </w:r>
          </w:p>
          <w:p w14:paraId="173B5B5A" w14:textId="77777777" w:rsidR="00394471" w:rsidRPr="00B55E3E" w:rsidRDefault="00394471" w:rsidP="00964CC4">
            <w:pPr>
              <w:pStyle w:val="TAL"/>
              <w:rPr>
                <w:lang w:eastAsia="en-GB"/>
              </w:rPr>
            </w:pPr>
            <w:r w:rsidRPr="00B55E3E">
              <w:rPr>
                <w:lang w:eastAsia="en-GB"/>
              </w:rPr>
              <w:t>If the T312 is kept in SCG, Inform E-UTRAN/NR about the SCG radio link failure by initiating the SCG failure information procedure.as specified in 5.7.3.</w:t>
            </w:r>
          </w:p>
        </w:tc>
      </w:tr>
      <w:tr w:rsidR="00C148E4" w:rsidRPr="00B55E3E" w14:paraId="31851A6F"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4D9414BB" w14:textId="77777777" w:rsidR="00394471" w:rsidRPr="00B55E3E" w:rsidRDefault="00394471" w:rsidP="00964CC4">
            <w:pPr>
              <w:pStyle w:val="TAL"/>
              <w:rPr>
                <w:lang w:eastAsia="en-GB"/>
              </w:rPr>
            </w:pPr>
            <w:r w:rsidRPr="00B55E3E">
              <w:rPr>
                <w:lang w:eastAsia="en-GB"/>
              </w:rPr>
              <w:t>T316</w:t>
            </w:r>
          </w:p>
        </w:tc>
        <w:tc>
          <w:tcPr>
            <w:tcW w:w="2986" w:type="dxa"/>
            <w:tcBorders>
              <w:top w:val="single" w:sz="4" w:space="0" w:color="auto"/>
              <w:left w:val="single" w:sz="4" w:space="0" w:color="auto"/>
              <w:bottom w:val="single" w:sz="4" w:space="0" w:color="auto"/>
              <w:right w:val="single" w:sz="4" w:space="0" w:color="auto"/>
            </w:tcBorders>
            <w:hideMark/>
          </w:tcPr>
          <w:p w14:paraId="44EC2832" w14:textId="77777777" w:rsidR="00394471" w:rsidRPr="00B55E3E" w:rsidRDefault="00394471" w:rsidP="00964CC4">
            <w:pPr>
              <w:pStyle w:val="TAL"/>
              <w:rPr>
                <w:lang w:eastAsia="en-GB"/>
              </w:rPr>
            </w:pPr>
            <w:r w:rsidRPr="00B55E3E">
              <w:rPr>
                <w:lang w:eastAsia="en-GB"/>
              </w:rPr>
              <w:t xml:space="preserve">Upon transmission of the </w:t>
            </w:r>
            <w:r w:rsidRPr="00B55E3E">
              <w:rPr>
                <w:i/>
                <w:lang w:eastAsia="en-GB"/>
              </w:rPr>
              <w:t>MCGFailureInformation</w:t>
            </w:r>
            <w:r w:rsidRPr="00B55E3E">
              <w:rPr>
                <w:lang w:eastAsia="en-GB"/>
              </w:rPr>
              <w:t xml:space="preserve"> message</w:t>
            </w:r>
          </w:p>
        </w:tc>
        <w:tc>
          <w:tcPr>
            <w:tcW w:w="3276" w:type="dxa"/>
            <w:tcBorders>
              <w:top w:val="single" w:sz="4" w:space="0" w:color="auto"/>
              <w:left w:val="single" w:sz="4" w:space="0" w:color="auto"/>
              <w:bottom w:val="single" w:sz="4" w:space="0" w:color="auto"/>
              <w:right w:val="single" w:sz="4" w:space="0" w:color="auto"/>
            </w:tcBorders>
            <w:hideMark/>
          </w:tcPr>
          <w:p w14:paraId="32CECCF9" w14:textId="77777777" w:rsidR="00394471" w:rsidRPr="00B55E3E" w:rsidRDefault="00394471" w:rsidP="00964CC4">
            <w:pPr>
              <w:pStyle w:val="TAL"/>
              <w:rPr>
                <w:lang w:eastAsia="en-GB"/>
              </w:rPr>
            </w:pPr>
            <w:r w:rsidRPr="00B55E3E">
              <w:rPr>
                <w:rFonts w:eastAsia="바탕"/>
                <w:noProof/>
                <w:lang w:eastAsia="en-GB"/>
              </w:rPr>
              <w:t xml:space="preserve">Upon </w:t>
            </w:r>
            <w:r w:rsidRPr="00B55E3E">
              <w:rPr>
                <w:rFonts w:eastAsia="바탕"/>
                <w:noProof/>
              </w:rPr>
              <w:t xml:space="preserve">receiving </w:t>
            </w:r>
            <w:r w:rsidRPr="00B55E3E">
              <w:rPr>
                <w:rFonts w:eastAsia="바탕"/>
                <w:i/>
                <w:iCs/>
                <w:noProof/>
              </w:rPr>
              <w:t>RRCRelease</w:t>
            </w:r>
            <w:r w:rsidRPr="00B55E3E">
              <w:rPr>
                <w:rFonts w:eastAsia="바탕"/>
                <w:noProof/>
              </w:rPr>
              <w:t xml:space="preserve">,  </w:t>
            </w:r>
            <w:r w:rsidRPr="00B55E3E">
              <w:rPr>
                <w:rFonts w:eastAsia="바탕"/>
                <w:i/>
                <w:iCs/>
                <w:noProof/>
              </w:rPr>
              <w:t>RRCReconfiguration</w:t>
            </w:r>
            <w:r w:rsidRPr="00B55E3E">
              <w:rPr>
                <w:rFonts w:eastAsia="바탕"/>
                <w:noProof/>
              </w:rPr>
              <w:t xml:space="preserve"> with </w:t>
            </w:r>
            <w:r w:rsidRPr="00B55E3E">
              <w:rPr>
                <w:rFonts w:eastAsia="바탕"/>
                <w:i/>
                <w:iCs/>
                <w:noProof/>
              </w:rPr>
              <w:t>reconfigurationwithSync</w:t>
            </w:r>
            <w:r w:rsidRPr="00B55E3E">
              <w:rPr>
                <w:rFonts w:eastAsia="바탕"/>
                <w:noProof/>
              </w:rPr>
              <w:t xml:space="preserve"> for the PCell, </w:t>
            </w:r>
            <w:r w:rsidRPr="00B55E3E">
              <w:rPr>
                <w:rFonts w:eastAsia="바탕"/>
                <w:i/>
                <w:iCs/>
                <w:noProof/>
              </w:rPr>
              <w:t>MobilityFromNRCommand</w:t>
            </w:r>
            <w:r w:rsidRPr="00B55E3E">
              <w:rPr>
                <w:rFonts w:eastAsia="바탕"/>
                <w:i/>
                <w:noProof/>
                <w:lang w:eastAsia="en-GB"/>
              </w:rPr>
              <w:t xml:space="preserve">, </w:t>
            </w:r>
            <w:r w:rsidRPr="00B55E3E">
              <w:rPr>
                <w:rFonts w:eastAsia="바탕"/>
                <w:noProof/>
                <w:lang w:eastAsia="en-GB"/>
              </w:rPr>
              <w:t>or upon initiating the re-establishment procedure</w:t>
            </w:r>
          </w:p>
        </w:tc>
        <w:tc>
          <w:tcPr>
            <w:tcW w:w="1791" w:type="dxa"/>
            <w:tcBorders>
              <w:top w:val="single" w:sz="4" w:space="0" w:color="auto"/>
              <w:left w:val="single" w:sz="4" w:space="0" w:color="auto"/>
              <w:bottom w:val="single" w:sz="4" w:space="0" w:color="auto"/>
              <w:right w:val="single" w:sz="4" w:space="0" w:color="auto"/>
            </w:tcBorders>
            <w:hideMark/>
          </w:tcPr>
          <w:p w14:paraId="429A38E2" w14:textId="77777777" w:rsidR="00394471" w:rsidRPr="00B55E3E" w:rsidRDefault="00394471" w:rsidP="00964CC4">
            <w:pPr>
              <w:pStyle w:val="TAL"/>
              <w:rPr>
                <w:lang w:eastAsia="en-GB"/>
              </w:rPr>
            </w:pPr>
            <w:r w:rsidRPr="00B55E3E">
              <w:rPr>
                <w:rFonts w:eastAsia="바탕"/>
                <w:noProof/>
                <w:lang w:eastAsia="en-GB"/>
              </w:rPr>
              <w:t>Perform the actions as specified in 5.7.3b.5.</w:t>
            </w:r>
          </w:p>
        </w:tc>
      </w:tr>
      <w:tr w:rsidR="00C148E4" w:rsidRPr="00B55E3E" w14:paraId="0BFB4A19"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5A53D01E" w14:textId="77777777" w:rsidR="00394471" w:rsidRPr="00B55E3E" w:rsidRDefault="00394471" w:rsidP="00964CC4">
            <w:pPr>
              <w:pStyle w:val="TAL"/>
              <w:rPr>
                <w:lang w:eastAsia="en-GB"/>
              </w:rPr>
            </w:pPr>
            <w:r w:rsidRPr="00B55E3E">
              <w:rPr>
                <w:lang w:eastAsia="en-GB"/>
              </w:rPr>
              <w:t>T319</w:t>
            </w:r>
          </w:p>
        </w:tc>
        <w:tc>
          <w:tcPr>
            <w:tcW w:w="2986" w:type="dxa"/>
            <w:tcBorders>
              <w:top w:val="single" w:sz="4" w:space="0" w:color="auto"/>
              <w:left w:val="single" w:sz="4" w:space="0" w:color="auto"/>
              <w:bottom w:val="single" w:sz="4" w:space="0" w:color="auto"/>
              <w:right w:val="single" w:sz="4" w:space="0" w:color="auto"/>
            </w:tcBorders>
            <w:hideMark/>
          </w:tcPr>
          <w:p w14:paraId="5C63E6CA" w14:textId="0B64E44F" w:rsidR="00394471" w:rsidRPr="00B55E3E" w:rsidRDefault="00394471" w:rsidP="00964CC4">
            <w:pPr>
              <w:pStyle w:val="TAL"/>
              <w:rPr>
                <w:lang w:eastAsia="en-GB"/>
              </w:rPr>
            </w:pPr>
            <w:r w:rsidRPr="00B55E3E">
              <w:rPr>
                <w:lang w:eastAsia="sv-SE"/>
              </w:rPr>
              <w:t>Upon transmission of</w:t>
            </w:r>
            <w:r w:rsidRPr="00B55E3E">
              <w:rPr>
                <w:i/>
                <w:lang w:eastAsia="sv-SE"/>
              </w:rPr>
              <w:t xml:space="preserve"> RRCResumeRequest </w:t>
            </w:r>
            <w:r w:rsidRPr="00B55E3E">
              <w:rPr>
                <w:lang w:eastAsia="sv-SE"/>
              </w:rPr>
              <w:t>or</w:t>
            </w:r>
            <w:r w:rsidRPr="00B55E3E">
              <w:rPr>
                <w:i/>
                <w:lang w:eastAsia="sv-SE"/>
              </w:rPr>
              <w:t xml:space="preserve"> RRCResumeRequest1</w:t>
            </w:r>
            <w:r w:rsidR="00870415" w:rsidRPr="00B55E3E">
              <w:rPr>
                <w:i/>
                <w:lang w:eastAsia="sv-SE"/>
              </w:rPr>
              <w:t xml:space="preserve"> when the resume procedure is not initiated for SDT</w:t>
            </w:r>
            <w:r w:rsidRPr="00B55E3E">
              <w:rPr>
                <w:i/>
                <w:lang w:eastAsia="sv-SE"/>
              </w:rPr>
              <w:t>.</w:t>
            </w:r>
          </w:p>
        </w:tc>
        <w:tc>
          <w:tcPr>
            <w:tcW w:w="3276" w:type="dxa"/>
            <w:tcBorders>
              <w:top w:val="single" w:sz="4" w:space="0" w:color="auto"/>
              <w:left w:val="single" w:sz="4" w:space="0" w:color="auto"/>
              <w:bottom w:val="single" w:sz="4" w:space="0" w:color="auto"/>
              <w:right w:val="single" w:sz="4" w:space="0" w:color="auto"/>
            </w:tcBorders>
            <w:hideMark/>
          </w:tcPr>
          <w:p w14:paraId="7F99AFB1" w14:textId="429A3470" w:rsidR="00394471" w:rsidRPr="00B55E3E" w:rsidRDefault="00394471" w:rsidP="00964CC4">
            <w:pPr>
              <w:pStyle w:val="TAL"/>
              <w:rPr>
                <w:lang w:eastAsia="en-GB"/>
              </w:rPr>
            </w:pPr>
            <w:r w:rsidRPr="00B55E3E">
              <w:rPr>
                <w:rFonts w:cs="Arial"/>
                <w:lang w:eastAsia="sv-SE"/>
              </w:rPr>
              <w:t xml:space="preserve">Upon reception of </w:t>
            </w:r>
            <w:r w:rsidRPr="00B55E3E">
              <w:rPr>
                <w:rFonts w:cs="Arial"/>
                <w:i/>
                <w:lang w:eastAsia="sv-SE"/>
              </w:rPr>
              <w:t>RRCResume,</w:t>
            </w:r>
            <w:r w:rsidRPr="00B55E3E">
              <w:rPr>
                <w:rFonts w:cs="Arial"/>
                <w:lang w:eastAsia="sv-SE"/>
              </w:rPr>
              <w:t xml:space="preserve"> </w:t>
            </w:r>
            <w:r w:rsidRPr="00B55E3E">
              <w:rPr>
                <w:rFonts w:cs="Arial"/>
                <w:i/>
                <w:lang w:eastAsia="sv-SE"/>
              </w:rPr>
              <w:t xml:space="preserve">RRCSetup, RRCRelease, RRCRelease </w:t>
            </w:r>
            <w:r w:rsidRPr="00B55E3E">
              <w:rPr>
                <w:rFonts w:cs="Arial"/>
                <w:lang w:eastAsia="sv-SE"/>
              </w:rPr>
              <w:t>with</w:t>
            </w:r>
            <w:r w:rsidRPr="00B55E3E">
              <w:rPr>
                <w:rFonts w:cs="Arial"/>
                <w:i/>
                <w:lang w:eastAsia="sv-SE"/>
              </w:rPr>
              <w:t xml:space="preserve"> suspendConfig</w:t>
            </w:r>
            <w:r w:rsidRPr="00B55E3E">
              <w:rPr>
                <w:rFonts w:cs="Arial"/>
                <w:lang w:eastAsia="sv-SE"/>
              </w:rPr>
              <w:t xml:space="preserve"> or </w:t>
            </w:r>
            <w:r w:rsidRPr="00B55E3E">
              <w:rPr>
                <w:rFonts w:cs="Arial"/>
                <w:i/>
                <w:lang w:eastAsia="sv-SE"/>
              </w:rPr>
              <w:t>RRCReject</w:t>
            </w:r>
            <w:r w:rsidRPr="00B55E3E">
              <w:rPr>
                <w:rFonts w:cs="Arial"/>
                <w:lang w:eastAsia="sv-SE"/>
              </w:rPr>
              <w:t xml:space="preserve"> message</w:t>
            </w:r>
            <w:r w:rsidR="00E81DFA" w:rsidRPr="00B55E3E">
              <w:rPr>
                <w:rFonts w:cs="Arial"/>
                <w:lang w:eastAsia="sv-SE"/>
              </w:rPr>
              <w:t>,</w:t>
            </w:r>
            <w:r w:rsidR="000F6132" w:rsidRPr="00B55E3E">
              <w:rPr>
                <w:rFonts w:cs="Arial"/>
                <w:lang w:eastAsia="sv-SE"/>
              </w:rPr>
              <w:t xml:space="preserve"> upon</w:t>
            </w:r>
            <w:r w:rsidRPr="00B55E3E">
              <w:rPr>
                <w:rFonts w:cs="Arial"/>
                <w:lang w:eastAsia="sv-SE"/>
              </w:rPr>
              <w:t xml:space="preserve"> cell re-selection</w:t>
            </w:r>
            <w:r w:rsidR="00E81DFA" w:rsidRPr="00B55E3E">
              <w:rPr>
                <w:rFonts w:cs="Arial"/>
                <w:lang w:eastAsia="sv-SE"/>
              </w:rPr>
              <w:t xml:space="preserve"> </w:t>
            </w:r>
            <w:r w:rsidR="006C302A" w:rsidRPr="00B55E3E">
              <w:rPr>
                <w:rFonts w:cs="Arial"/>
                <w:lang w:eastAsia="sv-SE"/>
              </w:rPr>
              <w:t>or</w:t>
            </w:r>
            <w:r w:rsidR="00E81DFA" w:rsidRPr="00B55E3E">
              <w:rPr>
                <w:rFonts w:cs="Arial"/>
                <w:lang w:eastAsia="sv-SE"/>
              </w:rPr>
              <w:t xml:space="preserve"> upon relay (re)selection</w:t>
            </w:r>
            <w:r w:rsidRPr="00B55E3E">
              <w:rPr>
                <w:rFonts w:cs="Arial"/>
                <w:lang w:eastAsia="sv-SE"/>
              </w:rPr>
              <w:t>.</w:t>
            </w:r>
          </w:p>
        </w:tc>
        <w:tc>
          <w:tcPr>
            <w:tcW w:w="1791" w:type="dxa"/>
            <w:tcBorders>
              <w:top w:val="single" w:sz="4" w:space="0" w:color="auto"/>
              <w:left w:val="single" w:sz="4" w:space="0" w:color="auto"/>
              <w:bottom w:val="single" w:sz="4" w:space="0" w:color="auto"/>
              <w:right w:val="single" w:sz="4" w:space="0" w:color="auto"/>
            </w:tcBorders>
            <w:hideMark/>
          </w:tcPr>
          <w:p w14:paraId="45F6111C" w14:textId="77777777" w:rsidR="00394471" w:rsidRPr="00B55E3E" w:rsidRDefault="00394471" w:rsidP="00964CC4">
            <w:pPr>
              <w:pStyle w:val="TAL"/>
              <w:rPr>
                <w:lang w:eastAsia="en-GB"/>
              </w:rPr>
            </w:pPr>
            <w:r w:rsidRPr="00B55E3E">
              <w:rPr>
                <w:rFonts w:cs="Arial"/>
                <w:szCs w:val="18"/>
                <w:lang w:eastAsia="sv-SE"/>
              </w:rPr>
              <w:t>Perform the actions as specified in 5.3.13.5.</w:t>
            </w:r>
          </w:p>
        </w:tc>
      </w:tr>
      <w:tr w:rsidR="00C148E4" w:rsidRPr="00B55E3E" w14:paraId="1801A1E6"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79AFE529" w14:textId="3EAE4470" w:rsidR="00870415" w:rsidRPr="00B55E3E" w:rsidRDefault="00870415" w:rsidP="00870415">
            <w:pPr>
              <w:pStyle w:val="TAL"/>
              <w:rPr>
                <w:lang w:eastAsia="en-GB"/>
              </w:rPr>
            </w:pPr>
            <w:r w:rsidRPr="00B55E3E">
              <w:rPr>
                <w:lang w:eastAsia="en-GB"/>
              </w:rPr>
              <w:t>T319a</w:t>
            </w:r>
          </w:p>
        </w:tc>
        <w:tc>
          <w:tcPr>
            <w:tcW w:w="2986" w:type="dxa"/>
            <w:tcBorders>
              <w:top w:val="single" w:sz="4" w:space="0" w:color="auto"/>
              <w:left w:val="single" w:sz="4" w:space="0" w:color="auto"/>
              <w:bottom w:val="single" w:sz="4" w:space="0" w:color="auto"/>
              <w:right w:val="single" w:sz="4" w:space="0" w:color="auto"/>
            </w:tcBorders>
          </w:tcPr>
          <w:p w14:paraId="6BF74C81" w14:textId="1E238628" w:rsidR="00870415" w:rsidRPr="00B55E3E" w:rsidRDefault="00870415" w:rsidP="00870415">
            <w:pPr>
              <w:pStyle w:val="TAL"/>
              <w:rPr>
                <w:iCs/>
                <w:lang w:eastAsia="sv-SE"/>
              </w:rPr>
            </w:pPr>
            <w:r w:rsidRPr="00B55E3E">
              <w:rPr>
                <w:lang w:eastAsia="sv-SE"/>
              </w:rPr>
              <w:t>Upon transmission of</w:t>
            </w:r>
            <w:r w:rsidRPr="00B55E3E">
              <w:rPr>
                <w:i/>
                <w:lang w:eastAsia="sv-SE"/>
              </w:rPr>
              <w:t xml:space="preserve"> RRCResumeRequest </w:t>
            </w:r>
            <w:r w:rsidRPr="00B55E3E">
              <w:rPr>
                <w:lang w:eastAsia="sv-SE"/>
              </w:rPr>
              <w:t>or</w:t>
            </w:r>
            <w:r w:rsidRPr="00B55E3E">
              <w:rPr>
                <w:i/>
                <w:lang w:eastAsia="sv-SE"/>
              </w:rPr>
              <w:t xml:space="preserve"> RRCResumeRequest1 </w:t>
            </w:r>
            <w:r w:rsidRPr="00B55E3E">
              <w:rPr>
                <w:iCs/>
                <w:lang w:eastAsia="sv-SE"/>
              </w:rPr>
              <w:t>when the resume procedure is initiated for SDT.</w:t>
            </w:r>
          </w:p>
        </w:tc>
        <w:tc>
          <w:tcPr>
            <w:tcW w:w="3276" w:type="dxa"/>
            <w:tcBorders>
              <w:top w:val="single" w:sz="4" w:space="0" w:color="auto"/>
              <w:left w:val="single" w:sz="4" w:space="0" w:color="auto"/>
              <w:bottom w:val="single" w:sz="4" w:space="0" w:color="auto"/>
              <w:right w:val="single" w:sz="4" w:space="0" w:color="auto"/>
            </w:tcBorders>
          </w:tcPr>
          <w:p w14:paraId="093EDF63" w14:textId="02058950" w:rsidR="00870415" w:rsidRPr="00B55E3E" w:rsidRDefault="00870415" w:rsidP="00870415">
            <w:pPr>
              <w:pStyle w:val="TAL"/>
              <w:rPr>
                <w:rFonts w:cs="Arial"/>
                <w:lang w:eastAsia="sv-SE"/>
              </w:rPr>
            </w:pPr>
            <w:r w:rsidRPr="00B55E3E">
              <w:rPr>
                <w:rFonts w:cs="Arial"/>
                <w:lang w:eastAsia="sv-SE"/>
              </w:rPr>
              <w:t xml:space="preserve">Upon reception of </w:t>
            </w:r>
            <w:r w:rsidRPr="00B55E3E">
              <w:rPr>
                <w:rFonts w:cs="Arial"/>
                <w:i/>
                <w:lang w:eastAsia="sv-SE"/>
              </w:rPr>
              <w:t>RRCResume,</w:t>
            </w:r>
            <w:r w:rsidRPr="00B55E3E">
              <w:rPr>
                <w:rFonts w:cs="Arial"/>
                <w:lang w:eastAsia="sv-SE"/>
              </w:rPr>
              <w:t xml:space="preserve"> </w:t>
            </w:r>
            <w:r w:rsidRPr="00B55E3E">
              <w:rPr>
                <w:rFonts w:cs="Arial"/>
                <w:i/>
                <w:lang w:eastAsia="sv-SE"/>
              </w:rPr>
              <w:t>RRCSetup, RRCRelease,</w:t>
            </w:r>
            <w:r w:rsidRPr="00B55E3E">
              <w:rPr>
                <w:rFonts w:cs="Arial"/>
                <w:lang w:eastAsia="sv-SE"/>
              </w:rPr>
              <w:t xml:space="preserve"> </w:t>
            </w:r>
            <w:r w:rsidRPr="00B55E3E">
              <w:rPr>
                <w:rFonts w:cs="Arial"/>
                <w:i/>
                <w:lang w:eastAsia="sv-SE"/>
              </w:rPr>
              <w:t>RRCReject</w:t>
            </w:r>
            <w:r w:rsidRPr="00B55E3E">
              <w:rPr>
                <w:rFonts w:cs="Arial"/>
                <w:lang w:eastAsia="sv-SE"/>
              </w:rPr>
              <w:t xml:space="preserve"> message or upon failure to resume RRC connection for SDT as specified in 5.3.13.5</w:t>
            </w:r>
            <w:r w:rsidR="004E3A21" w:rsidRPr="00B55E3E">
              <w:rPr>
                <w:rFonts w:cs="Arial"/>
                <w:lang w:eastAsia="sv-SE"/>
              </w:rPr>
              <w:t xml:space="preserve"> or upon cell reselection</w:t>
            </w:r>
            <w:r w:rsidRPr="00B55E3E">
              <w:rPr>
                <w:rFonts w:cs="Arial"/>
                <w:lang w:eastAsia="sv-SE"/>
              </w:rPr>
              <w:t>.</w:t>
            </w:r>
          </w:p>
        </w:tc>
        <w:tc>
          <w:tcPr>
            <w:tcW w:w="1791" w:type="dxa"/>
            <w:tcBorders>
              <w:top w:val="single" w:sz="4" w:space="0" w:color="auto"/>
              <w:left w:val="single" w:sz="4" w:space="0" w:color="auto"/>
              <w:bottom w:val="single" w:sz="4" w:space="0" w:color="auto"/>
              <w:right w:val="single" w:sz="4" w:space="0" w:color="auto"/>
            </w:tcBorders>
          </w:tcPr>
          <w:p w14:paraId="4C0C8971" w14:textId="38EDFB59" w:rsidR="00870415" w:rsidRPr="00B55E3E" w:rsidRDefault="00870415" w:rsidP="00870415">
            <w:pPr>
              <w:pStyle w:val="TAL"/>
              <w:rPr>
                <w:rFonts w:cs="Arial"/>
                <w:szCs w:val="18"/>
                <w:lang w:eastAsia="sv-SE"/>
              </w:rPr>
            </w:pPr>
            <w:r w:rsidRPr="00B55E3E">
              <w:rPr>
                <w:rFonts w:cs="Arial"/>
                <w:szCs w:val="18"/>
                <w:lang w:eastAsia="sv-SE"/>
              </w:rPr>
              <w:t>Perform the actions as specified in 5.3.13.5.</w:t>
            </w:r>
          </w:p>
        </w:tc>
      </w:tr>
      <w:tr w:rsidR="00C148E4" w:rsidRPr="00B55E3E" w14:paraId="70EB8773"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42565C47" w14:textId="77777777" w:rsidR="00394471" w:rsidRPr="00B55E3E" w:rsidRDefault="00394471" w:rsidP="00964CC4">
            <w:pPr>
              <w:pStyle w:val="TAL"/>
              <w:rPr>
                <w:lang w:eastAsia="en-GB"/>
              </w:rPr>
            </w:pPr>
            <w:r w:rsidRPr="00B55E3E">
              <w:rPr>
                <w:lang w:eastAsia="en-GB"/>
              </w:rPr>
              <w:lastRenderedPageBreak/>
              <w:t>T320</w:t>
            </w:r>
          </w:p>
        </w:tc>
        <w:tc>
          <w:tcPr>
            <w:tcW w:w="2986" w:type="dxa"/>
            <w:tcBorders>
              <w:top w:val="single" w:sz="4" w:space="0" w:color="auto"/>
              <w:left w:val="single" w:sz="4" w:space="0" w:color="auto"/>
              <w:bottom w:val="single" w:sz="4" w:space="0" w:color="auto"/>
              <w:right w:val="single" w:sz="4" w:space="0" w:color="auto"/>
            </w:tcBorders>
            <w:hideMark/>
          </w:tcPr>
          <w:p w14:paraId="061ED64E" w14:textId="77777777" w:rsidR="00394471" w:rsidRPr="00B55E3E" w:rsidRDefault="00394471" w:rsidP="00964CC4">
            <w:pPr>
              <w:pStyle w:val="TAL"/>
              <w:rPr>
                <w:lang w:eastAsia="en-GB"/>
              </w:rPr>
            </w:pPr>
            <w:r w:rsidRPr="00B55E3E">
              <w:rPr>
                <w:lang w:eastAsia="sv-SE"/>
              </w:rPr>
              <w:t xml:space="preserve">Upon reception of </w:t>
            </w:r>
            <w:r w:rsidRPr="00B55E3E">
              <w:rPr>
                <w:i/>
                <w:lang w:eastAsia="sv-SE"/>
              </w:rPr>
              <w:t xml:space="preserve">t320 </w:t>
            </w:r>
            <w:r w:rsidRPr="00B55E3E">
              <w:rPr>
                <w:lang w:eastAsia="sv-SE"/>
              </w:rPr>
              <w:t>or upon cell (re)selection to NR from another RAT with validity time configured for dedicated priorities (in which case the remaining validity time is applied).</w:t>
            </w:r>
          </w:p>
        </w:tc>
        <w:tc>
          <w:tcPr>
            <w:tcW w:w="3276" w:type="dxa"/>
            <w:tcBorders>
              <w:top w:val="single" w:sz="4" w:space="0" w:color="auto"/>
              <w:left w:val="single" w:sz="4" w:space="0" w:color="auto"/>
              <w:bottom w:val="single" w:sz="4" w:space="0" w:color="auto"/>
              <w:right w:val="single" w:sz="4" w:space="0" w:color="auto"/>
            </w:tcBorders>
            <w:hideMark/>
          </w:tcPr>
          <w:p w14:paraId="68101EE3" w14:textId="616ED7EC" w:rsidR="00394471" w:rsidRPr="00B55E3E" w:rsidRDefault="00394471" w:rsidP="00964CC4">
            <w:pPr>
              <w:pStyle w:val="TAL"/>
              <w:rPr>
                <w:lang w:eastAsia="en-GB"/>
              </w:rPr>
            </w:pPr>
            <w:r w:rsidRPr="00B55E3E">
              <w:rPr>
                <w:lang w:eastAsia="sv-SE"/>
              </w:rPr>
              <w:t xml:space="preserve">Upon entering RRC_CONNECTED, upon reception of </w:t>
            </w:r>
            <w:r w:rsidRPr="00B55E3E">
              <w:rPr>
                <w:i/>
                <w:lang w:eastAsia="sv-SE"/>
              </w:rPr>
              <w:t>RRCRelease</w:t>
            </w:r>
            <w:r w:rsidRPr="00B55E3E">
              <w:rPr>
                <w:lang w:eastAsia="sv-SE"/>
              </w:rPr>
              <w:t xml:space="preserve">, when PLMN selection </w:t>
            </w:r>
            <w:r w:rsidR="00966D25" w:rsidRPr="00B55E3E">
              <w:rPr>
                <w:lang w:eastAsia="sv-SE"/>
              </w:rPr>
              <w:t xml:space="preserve">or SNPN selection </w:t>
            </w:r>
            <w:r w:rsidRPr="00B55E3E">
              <w:rPr>
                <w:lang w:eastAsia="sv-SE"/>
              </w:rPr>
              <w:t>is performed on request by NAS, when the UE enters RRC_IDLE from RRC_INACTIVE, or upon cell (re)selection to another RAT (in which case the timer is carried on to the other RAT).</w:t>
            </w:r>
          </w:p>
        </w:tc>
        <w:tc>
          <w:tcPr>
            <w:tcW w:w="1791" w:type="dxa"/>
            <w:tcBorders>
              <w:top w:val="single" w:sz="4" w:space="0" w:color="auto"/>
              <w:left w:val="single" w:sz="4" w:space="0" w:color="auto"/>
              <w:bottom w:val="single" w:sz="4" w:space="0" w:color="auto"/>
              <w:right w:val="single" w:sz="4" w:space="0" w:color="auto"/>
            </w:tcBorders>
            <w:hideMark/>
          </w:tcPr>
          <w:p w14:paraId="4D7DDF47" w14:textId="77777777" w:rsidR="00394471" w:rsidRPr="00B55E3E" w:rsidRDefault="00394471" w:rsidP="00964CC4">
            <w:pPr>
              <w:pStyle w:val="TAL"/>
              <w:rPr>
                <w:lang w:eastAsia="en-GB"/>
              </w:rPr>
            </w:pPr>
            <w:r w:rsidRPr="00B55E3E">
              <w:rPr>
                <w:lang w:eastAsia="sv-SE"/>
              </w:rPr>
              <w:t>Discard the cell reselection priority information provided by dedicated signalling.</w:t>
            </w:r>
          </w:p>
        </w:tc>
      </w:tr>
      <w:tr w:rsidR="00C148E4" w:rsidRPr="00B55E3E" w14:paraId="299B1BAC"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16B82CC2" w14:textId="77777777" w:rsidR="00394471" w:rsidRPr="00B55E3E" w:rsidRDefault="00394471" w:rsidP="00964CC4">
            <w:pPr>
              <w:pStyle w:val="TAL"/>
              <w:rPr>
                <w:lang w:eastAsia="en-GB"/>
              </w:rPr>
            </w:pPr>
            <w:r w:rsidRPr="00B55E3E">
              <w:rPr>
                <w:lang w:eastAsia="en-GB"/>
              </w:rPr>
              <w:t>T321</w:t>
            </w:r>
          </w:p>
        </w:tc>
        <w:tc>
          <w:tcPr>
            <w:tcW w:w="2986" w:type="dxa"/>
            <w:tcBorders>
              <w:top w:val="single" w:sz="4" w:space="0" w:color="auto"/>
              <w:left w:val="single" w:sz="4" w:space="0" w:color="auto"/>
              <w:bottom w:val="single" w:sz="4" w:space="0" w:color="auto"/>
              <w:right w:val="single" w:sz="4" w:space="0" w:color="auto"/>
            </w:tcBorders>
            <w:hideMark/>
          </w:tcPr>
          <w:p w14:paraId="3299CA32" w14:textId="77777777" w:rsidR="00394471" w:rsidRPr="00B55E3E" w:rsidRDefault="00394471" w:rsidP="00964CC4">
            <w:pPr>
              <w:pStyle w:val="TAL"/>
              <w:rPr>
                <w:lang w:eastAsia="sv-SE"/>
              </w:rPr>
            </w:pPr>
            <w:r w:rsidRPr="00B55E3E">
              <w:rPr>
                <w:lang w:eastAsia="sv-SE"/>
              </w:rPr>
              <w:t xml:space="preserve">Upon receiving </w:t>
            </w:r>
            <w:r w:rsidRPr="00B55E3E">
              <w:rPr>
                <w:i/>
                <w:lang w:eastAsia="sv-SE"/>
              </w:rPr>
              <w:t>measConfig</w:t>
            </w:r>
            <w:r w:rsidRPr="00B55E3E">
              <w:rPr>
                <w:lang w:eastAsia="sv-SE"/>
              </w:rPr>
              <w:t xml:space="preserve"> including a </w:t>
            </w:r>
            <w:r w:rsidRPr="00B55E3E">
              <w:rPr>
                <w:i/>
                <w:lang w:eastAsia="sv-SE"/>
              </w:rPr>
              <w:t>reportConfig</w:t>
            </w:r>
            <w:r w:rsidRPr="00B55E3E">
              <w:rPr>
                <w:lang w:eastAsia="sv-SE"/>
              </w:rPr>
              <w:t xml:space="preserve"> with the purpose set to </w:t>
            </w:r>
            <w:r w:rsidRPr="00B55E3E">
              <w:rPr>
                <w:i/>
                <w:lang w:eastAsia="sv-SE"/>
              </w:rPr>
              <w:t>reportCGI</w:t>
            </w:r>
          </w:p>
        </w:tc>
        <w:tc>
          <w:tcPr>
            <w:tcW w:w="3276" w:type="dxa"/>
            <w:tcBorders>
              <w:top w:val="single" w:sz="4" w:space="0" w:color="auto"/>
              <w:left w:val="single" w:sz="4" w:space="0" w:color="auto"/>
              <w:bottom w:val="single" w:sz="4" w:space="0" w:color="auto"/>
              <w:right w:val="single" w:sz="4" w:space="0" w:color="auto"/>
            </w:tcBorders>
            <w:hideMark/>
          </w:tcPr>
          <w:p w14:paraId="50EEB116" w14:textId="77777777" w:rsidR="00394471" w:rsidRPr="00B55E3E" w:rsidRDefault="00394471" w:rsidP="00964CC4">
            <w:pPr>
              <w:pStyle w:val="TAL"/>
              <w:rPr>
                <w:lang w:eastAsia="sv-SE"/>
              </w:rPr>
            </w:pPr>
            <w:r w:rsidRPr="00B55E3E">
              <w:rPr>
                <w:lang w:eastAsia="sv-SE"/>
              </w:rPr>
              <w:t xml:space="preserve">Upon acquiring the information needed to set all fields of </w:t>
            </w:r>
            <w:r w:rsidRPr="00B55E3E">
              <w:rPr>
                <w:i/>
                <w:lang w:eastAsia="sv-SE"/>
              </w:rPr>
              <w:t>cgi-info</w:t>
            </w:r>
            <w:r w:rsidRPr="00B55E3E">
              <w:rPr>
                <w:lang w:eastAsia="sv-SE"/>
              </w:rPr>
              <w:t xml:space="preserve">, upon receiving </w:t>
            </w:r>
            <w:r w:rsidRPr="00B55E3E">
              <w:rPr>
                <w:i/>
                <w:lang w:eastAsia="sv-SE"/>
              </w:rPr>
              <w:t>measConfig</w:t>
            </w:r>
            <w:r w:rsidRPr="00B55E3E">
              <w:rPr>
                <w:lang w:eastAsia="sv-SE"/>
              </w:rPr>
              <w:t xml:space="preserve"> that includes removal of the </w:t>
            </w:r>
            <w:r w:rsidRPr="00B55E3E">
              <w:rPr>
                <w:i/>
                <w:lang w:eastAsia="sv-SE"/>
              </w:rPr>
              <w:t>reportConfig</w:t>
            </w:r>
            <w:r w:rsidRPr="00B55E3E">
              <w:rPr>
                <w:lang w:eastAsia="sv-SE"/>
              </w:rPr>
              <w:t xml:space="preserve"> with the </w:t>
            </w:r>
            <w:r w:rsidRPr="00B55E3E">
              <w:rPr>
                <w:i/>
                <w:lang w:eastAsia="sv-SE"/>
              </w:rPr>
              <w:t>purpose</w:t>
            </w:r>
            <w:r w:rsidRPr="00B55E3E">
              <w:rPr>
                <w:lang w:eastAsia="sv-SE"/>
              </w:rPr>
              <w:t xml:space="preserve"> set to </w:t>
            </w:r>
            <w:r w:rsidRPr="00B55E3E">
              <w:rPr>
                <w:i/>
                <w:lang w:eastAsia="sv-SE"/>
              </w:rPr>
              <w:t>reportCGI</w:t>
            </w:r>
            <w:r w:rsidRPr="00B55E3E">
              <w:rPr>
                <w:lang w:eastAsia="sv-SE"/>
              </w:rPr>
              <w:t xml:space="preserve"> and upon detecting that a cell is not broadcasting SIB1.</w:t>
            </w:r>
          </w:p>
        </w:tc>
        <w:tc>
          <w:tcPr>
            <w:tcW w:w="1791" w:type="dxa"/>
            <w:tcBorders>
              <w:top w:val="single" w:sz="4" w:space="0" w:color="auto"/>
              <w:left w:val="single" w:sz="4" w:space="0" w:color="auto"/>
              <w:bottom w:val="single" w:sz="4" w:space="0" w:color="auto"/>
              <w:right w:val="single" w:sz="4" w:space="0" w:color="auto"/>
            </w:tcBorders>
            <w:hideMark/>
          </w:tcPr>
          <w:p w14:paraId="700C796C" w14:textId="77777777" w:rsidR="00394471" w:rsidRPr="00B55E3E" w:rsidRDefault="00394471" w:rsidP="00964CC4">
            <w:pPr>
              <w:pStyle w:val="TAL"/>
              <w:rPr>
                <w:lang w:eastAsia="sv-SE"/>
              </w:rPr>
            </w:pPr>
            <w:r w:rsidRPr="00B55E3E">
              <w:rPr>
                <w:lang w:eastAsia="sv-SE"/>
              </w:rPr>
              <w:t>Initiate the measurement reporting procedure, stop performing the related measurements.</w:t>
            </w:r>
          </w:p>
        </w:tc>
      </w:tr>
      <w:tr w:rsidR="00C148E4" w:rsidRPr="00B55E3E" w14:paraId="7B640B60"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3E815DA4" w14:textId="77777777" w:rsidR="00394471" w:rsidRPr="00B55E3E" w:rsidRDefault="00394471" w:rsidP="00964CC4">
            <w:pPr>
              <w:pStyle w:val="TAL"/>
              <w:rPr>
                <w:lang w:eastAsia="en-GB"/>
              </w:rPr>
            </w:pPr>
            <w:r w:rsidRPr="00B55E3E">
              <w:rPr>
                <w:lang w:eastAsia="en-GB"/>
              </w:rPr>
              <w:t>T322</w:t>
            </w:r>
          </w:p>
        </w:tc>
        <w:tc>
          <w:tcPr>
            <w:tcW w:w="2986" w:type="dxa"/>
            <w:tcBorders>
              <w:top w:val="single" w:sz="4" w:space="0" w:color="auto"/>
              <w:left w:val="single" w:sz="4" w:space="0" w:color="auto"/>
              <w:bottom w:val="single" w:sz="4" w:space="0" w:color="auto"/>
              <w:right w:val="single" w:sz="4" w:space="0" w:color="auto"/>
            </w:tcBorders>
            <w:hideMark/>
          </w:tcPr>
          <w:p w14:paraId="03F23359" w14:textId="433A5AAE" w:rsidR="00394471" w:rsidRPr="00B55E3E" w:rsidRDefault="00394471" w:rsidP="00964CC4">
            <w:pPr>
              <w:pStyle w:val="TAL"/>
              <w:rPr>
                <w:lang w:eastAsia="sv-SE"/>
              </w:rPr>
            </w:pPr>
            <w:r w:rsidRPr="00B55E3E">
              <w:rPr>
                <w:lang w:eastAsia="en-GB"/>
              </w:rPr>
              <w:t>Upon rece</w:t>
            </w:r>
            <w:r w:rsidR="00C813A9" w:rsidRPr="00B55E3E">
              <w:rPr>
                <w:lang w:eastAsia="en-GB"/>
              </w:rPr>
              <w:t>i</w:t>
            </w:r>
            <w:r w:rsidRPr="00B55E3E">
              <w:rPr>
                <w:lang w:eastAsia="en-GB"/>
              </w:rPr>
              <w:t xml:space="preserve">ving </w:t>
            </w:r>
            <w:r w:rsidRPr="00B55E3E">
              <w:rPr>
                <w:i/>
                <w:lang w:eastAsia="en-GB"/>
              </w:rPr>
              <w:t>measConfig</w:t>
            </w:r>
            <w:r w:rsidRPr="00B55E3E">
              <w:rPr>
                <w:lang w:eastAsia="en-GB"/>
              </w:rPr>
              <w:t xml:space="preserve"> including </w:t>
            </w:r>
            <w:r w:rsidRPr="00B55E3E">
              <w:rPr>
                <w:i/>
                <w:lang w:eastAsia="en-GB"/>
              </w:rPr>
              <w:t>reportConfigNR</w:t>
            </w:r>
            <w:r w:rsidRPr="00B55E3E">
              <w:rPr>
                <w:lang w:eastAsia="en-GB"/>
              </w:rPr>
              <w:t xml:space="preserve"> with the purpose set to </w:t>
            </w:r>
            <w:r w:rsidRPr="00B55E3E">
              <w:rPr>
                <w:i/>
                <w:lang w:eastAsia="en-GB"/>
              </w:rPr>
              <w:t>reportSFTD</w:t>
            </w:r>
            <w:r w:rsidRPr="00B55E3E">
              <w:rPr>
                <w:lang w:eastAsia="en-GB"/>
              </w:rPr>
              <w:t xml:space="preserve"> and </w:t>
            </w:r>
            <w:r w:rsidRPr="00B55E3E">
              <w:rPr>
                <w:i/>
                <w:lang w:eastAsia="en-GB"/>
              </w:rPr>
              <w:t>drx-SFTD-NeighMeas</w:t>
            </w:r>
            <w:r w:rsidRPr="00B55E3E">
              <w:rPr>
                <w:lang w:eastAsia="en-GB"/>
              </w:rPr>
              <w:t xml:space="preserve"> is set to </w:t>
            </w:r>
            <w:r w:rsidRPr="00B55E3E">
              <w:rPr>
                <w:i/>
                <w:lang w:eastAsia="en-GB"/>
              </w:rPr>
              <w:t>true</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7DA89DD8" w14:textId="77777777" w:rsidR="00394471" w:rsidRPr="00B55E3E" w:rsidRDefault="00394471" w:rsidP="00964CC4">
            <w:pPr>
              <w:pStyle w:val="TAL"/>
              <w:rPr>
                <w:lang w:eastAsia="sv-SE"/>
              </w:rPr>
            </w:pPr>
            <w:r w:rsidRPr="00B55E3E">
              <w:rPr>
                <w:lang w:eastAsia="sv-SE"/>
              </w:rPr>
              <w:t xml:space="preserve">Upon acquiring the SFTD measurement results, upon receiving </w:t>
            </w:r>
            <w:r w:rsidRPr="00B55E3E">
              <w:rPr>
                <w:i/>
                <w:lang w:eastAsia="sv-SE"/>
              </w:rPr>
              <w:t>measConfig</w:t>
            </w:r>
            <w:r w:rsidRPr="00B55E3E">
              <w:rPr>
                <w:lang w:eastAsia="sv-SE"/>
              </w:rPr>
              <w:t xml:space="preserve"> that includes removal of the </w:t>
            </w:r>
            <w:r w:rsidRPr="00B55E3E">
              <w:rPr>
                <w:i/>
                <w:lang w:eastAsia="sv-SE"/>
              </w:rPr>
              <w:t>reportConfig</w:t>
            </w:r>
            <w:r w:rsidRPr="00B55E3E">
              <w:rPr>
                <w:lang w:eastAsia="sv-SE"/>
              </w:rPr>
              <w:t xml:space="preserve"> with the </w:t>
            </w:r>
            <w:r w:rsidRPr="00B55E3E">
              <w:rPr>
                <w:i/>
                <w:lang w:eastAsia="sv-SE"/>
              </w:rPr>
              <w:t>purpose</w:t>
            </w:r>
            <w:r w:rsidRPr="00B55E3E">
              <w:rPr>
                <w:lang w:eastAsia="sv-SE"/>
              </w:rPr>
              <w:t xml:space="preserve"> set to </w:t>
            </w:r>
            <w:r w:rsidRPr="00B55E3E">
              <w:rPr>
                <w:i/>
                <w:lang w:eastAsia="sv-SE"/>
              </w:rPr>
              <w:t>reportSFTD</w:t>
            </w:r>
            <w:r w:rsidRPr="00B55E3E">
              <w:rPr>
                <w:lang w:eastAsia="sv-SE"/>
              </w:rPr>
              <w:t>.</w:t>
            </w:r>
          </w:p>
        </w:tc>
        <w:tc>
          <w:tcPr>
            <w:tcW w:w="1791" w:type="dxa"/>
            <w:tcBorders>
              <w:top w:val="single" w:sz="4" w:space="0" w:color="auto"/>
              <w:left w:val="single" w:sz="4" w:space="0" w:color="auto"/>
              <w:bottom w:val="single" w:sz="4" w:space="0" w:color="auto"/>
              <w:right w:val="single" w:sz="4" w:space="0" w:color="auto"/>
            </w:tcBorders>
            <w:hideMark/>
          </w:tcPr>
          <w:p w14:paraId="48BC505E" w14:textId="77777777" w:rsidR="00394471" w:rsidRPr="00B55E3E" w:rsidRDefault="00394471" w:rsidP="00964CC4">
            <w:pPr>
              <w:pStyle w:val="TAL"/>
              <w:rPr>
                <w:lang w:eastAsia="sv-SE"/>
              </w:rPr>
            </w:pPr>
            <w:r w:rsidRPr="00B55E3E">
              <w:rPr>
                <w:lang w:eastAsia="sv-SE"/>
              </w:rPr>
              <w:t>Initiate the measurement reporting procedure, stop performing the related measurements</w:t>
            </w:r>
            <w:r w:rsidRPr="00B55E3E">
              <w:rPr>
                <w:i/>
                <w:lang w:eastAsia="sv-SE"/>
              </w:rPr>
              <w:t>.</w:t>
            </w:r>
          </w:p>
        </w:tc>
      </w:tr>
      <w:tr w:rsidR="00C148E4" w:rsidRPr="00B55E3E" w14:paraId="4739D827"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48154AED" w14:textId="77777777" w:rsidR="00394471" w:rsidRPr="00B55E3E" w:rsidRDefault="00394471" w:rsidP="00964CC4">
            <w:pPr>
              <w:pStyle w:val="TAL"/>
              <w:rPr>
                <w:lang w:eastAsia="en-GB"/>
              </w:rPr>
            </w:pPr>
            <w:r w:rsidRPr="00B55E3E">
              <w:rPr>
                <w:lang w:eastAsia="en-GB"/>
              </w:rPr>
              <w:t>T325</w:t>
            </w:r>
          </w:p>
        </w:tc>
        <w:tc>
          <w:tcPr>
            <w:tcW w:w="2986" w:type="dxa"/>
            <w:tcBorders>
              <w:top w:val="single" w:sz="4" w:space="0" w:color="auto"/>
              <w:left w:val="single" w:sz="4" w:space="0" w:color="auto"/>
              <w:bottom w:val="single" w:sz="4" w:space="0" w:color="auto"/>
              <w:right w:val="single" w:sz="4" w:space="0" w:color="auto"/>
            </w:tcBorders>
            <w:hideMark/>
          </w:tcPr>
          <w:p w14:paraId="73E8330C" w14:textId="77777777" w:rsidR="00394471" w:rsidRPr="00B55E3E" w:rsidRDefault="00394471" w:rsidP="00964CC4">
            <w:pPr>
              <w:pStyle w:val="TAL"/>
              <w:rPr>
                <w:lang w:eastAsia="en-GB"/>
              </w:rPr>
            </w:pPr>
            <w:r w:rsidRPr="00B55E3E">
              <w:rPr>
                <w:lang w:eastAsia="en-GB"/>
              </w:rPr>
              <w:t xml:space="preserve">Upon reception of </w:t>
            </w:r>
            <w:r w:rsidRPr="00B55E3E">
              <w:rPr>
                <w:i/>
                <w:lang w:eastAsia="en-GB"/>
              </w:rPr>
              <w:t xml:space="preserve">RRCRelease </w:t>
            </w:r>
            <w:r w:rsidRPr="00B55E3E">
              <w:rPr>
                <w:lang w:eastAsia="en-GB"/>
              </w:rPr>
              <w:t xml:space="preserve">message with </w:t>
            </w:r>
            <w:r w:rsidRPr="00B55E3E">
              <w:rPr>
                <w:i/>
                <w:iCs/>
                <w:lang w:eastAsia="en-GB"/>
              </w:rPr>
              <w:t>deprioritisationTimer</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tcPr>
          <w:p w14:paraId="2DFB421B" w14:textId="77777777" w:rsidR="00394471" w:rsidRPr="00B55E3E" w:rsidRDefault="00394471" w:rsidP="00964CC4">
            <w:pPr>
              <w:pStyle w:val="TAL"/>
              <w:rPr>
                <w:lang w:eastAsia="en-GB"/>
              </w:rPr>
            </w:pPr>
          </w:p>
        </w:tc>
        <w:tc>
          <w:tcPr>
            <w:tcW w:w="1791" w:type="dxa"/>
            <w:tcBorders>
              <w:top w:val="single" w:sz="4" w:space="0" w:color="auto"/>
              <w:left w:val="single" w:sz="4" w:space="0" w:color="auto"/>
              <w:bottom w:val="single" w:sz="4" w:space="0" w:color="auto"/>
              <w:right w:val="single" w:sz="4" w:space="0" w:color="auto"/>
            </w:tcBorders>
            <w:hideMark/>
          </w:tcPr>
          <w:p w14:paraId="1B23CB45" w14:textId="77777777" w:rsidR="00394471" w:rsidRPr="00B55E3E" w:rsidRDefault="00394471" w:rsidP="00964CC4">
            <w:pPr>
              <w:pStyle w:val="TAL"/>
              <w:rPr>
                <w:lang w:eastAsia="en-GB"/>
              </w:rPr>
            </w:pPr>
            <w:r w:rsidRPr="00B55E3E">
              <w:rPr>
                <w:lang w:eastAsia="en-GB"/>
              </w:rPr>
              <w:t xml:space="preserve">Stop deprioritisation of all frequencies or NR signalled by </w:t>
            </w:r>
            <w:r w:rsidRPr="00B55E3E">
              <w:rPr>
                <w:i/>
                <w:lang w:eastAsia="en-GB"/>
              </w:rPr>
              <w:t>RRCRelease.</w:t>
            </w:r>
          </w:p>
        </w:tc>
      </w:tr>
      <w:tr w:rsidR="00C148E4" w:rsidRPr="00B55E3E" w14:paraId="2B3CA0F1"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112631F4" w14:textId="77777777" w:rsidR="00394471" w:rsidRPr="00B55E3E" w:rsidRDefault="00394471" w:rsidP="00964CC4">
            <w:pPr>
              <w:pStyle w:val="TAL"/>
              <w:rPr>
                <w:lang w:eastAsia="en-GB"/>
              </w:rPr>
            </w:pPr>
            <w:r w:rsidRPr="00B55E3E">
              <w:rPr>
                <w:lang w:eastAsia="sv-SE"/>
              </w:rPr>
              <w:t>T330</w:t>
            </w:r>
          </w:p>
        </w:tc>
        <w:tc>
          <w:tcPr>
            <w:tcW w:w="2986" w:type="dxa"/>
            <w:tcBorders>
              <w:top w:val="single" w:sz="4" w:space="0" w:color="auto"/>
              <w:left w:val="single" w:sz="4" w:space="0" w:color="auto"/>
              <w:bottom w:val="single" w:sz="4" w:space="0" w:color="auto"/>
              <w:right w:val="single" w:sz="4" w:space="0" w:color="auto"/>
            </w:tcBorders>
            <w:hideMark/>
          </w:tcPr>
          <w:p w14:paraId="015712B2" w14:textId="77777777" w:rsidR="00394471" w:rsidRPr="00B55E3E" w:rsidRDefault="00394471" w:rsidP="00964CC4">
            <w:pPr>
              <w:pStyle w:val="TAL"/>
              <w:rPr>
                <w:lang w:eastAsia="en-GB"/>
              </w:rPr>
            </w:pPr>
            <w:r w:rsidRPr="00B55E3E">
              <w:rPr>
                <w:lang w:eastAsia="sv-SE"/>
              </w:rPr>
              <w:t xml:space="preserve">Upon receiving </w:t>
            </w:r>
            <w:r w:rsidRPr="00B55E3E">
              <w:rPr>
                <w:i/>
                <w:lang w:eastAsia="sv-SE"/>
              </w:rPr>
              <w:t>LoggedMeasurementConfiguration</w:t>
            </w:r>
            <w:r w:rsidRPr="00B55E3E">
              <w:rPr>
                <w:lang w:eastAsia="sv-SE"/>
              </w:rPr>
              <w:t xml:space="preserve"> message</w:t>
            </w:r>
          </w:p>
        </w:tc>
        <w:tc>
          <w:tcPr>
            <w:tcW w:w="3276" w:type="dxa"/>
            <w:tcBorders>
              <w:top w:val="single" w:sz="4" w:space="0" w:color="auto"/>
              <w:left w:val="single" w:sz="4" w:space="0" w:color="auto"/>
              <w:bottom w:val="single" w:sz="4" w:space="0" w:color="auto"/>
              <w:right w:val="single" w:sz="4" w:space="0" w:color="auto"/>
            </w:tcBorders>
            <w:hideMark/>
          </w:tcPr>
          <w:p w14:paraId="0474DADC" w14:textId="77777777" w:rsidR="00394471" w:rsidRPr="00B55E3E" w:rsidRDefault="00394471" w:rsidP="00964CC4">
            <w:pPr>
              <w:pStyle w:val="TAL"/>
              <w:rPr>
                <w:lang w:eastAsia="en-GB"/>
              </w:rPr>
            </w:pPr>
            <w:r w:rsidRPr="00B55E3E">
              <w:rPr>
                <w:lang w:eastAsia="sv-SE"/>
              </w:rPr>
              <w:t xml:space="preserve">Upon log volume exceeding the suitable UE memory, upon initiating the release of </w:t>
            </w:r>
            <w:r w:rsidRPr="00B55E3E">
              <w:rPr>
                <w:i/>
                <w:iCs/>
                <w:lang w:eastAsia="sv-SE"/>
              </w:rPr>
              <w:t>LoggedMeasurementConfiguration</w:t>
            </w:r>
            <w:r w:rsidRPr="00B55E3E">
              <w:rPr>
                <w:lang w:eastAsia="sv-SE"/>
              </w:rPr>
              <w:t xml:space="preserve"> procedure</w:t>
            </w:r>
          </w:p>
        </w:tc>
        <w:tc>
          <w:tcPr>
            <w:tcW w:w="1791" w:type="dxa"/>
            <w:tcBorders>
              <w:top w:val="single" w:sz="4" w:space="0" w:color="auto"/>
              <w:left w:val="single" w:sz="4" w:space="0" w:color="auto"/>
              <w:bottom w:val="single" w:sz="4" w:space="0" w:color="auto"/>
              <w:right w:val="single" w:sz="4" w:space="0" w:color="auto"/>
            </w:tcBorders>
            <w:hideMark/>
          </w:tcPr>
          <w:p w14:paraId="11FCD323" w14:textId="77777777" w:rsidR="00394471" w:rsidRPr="00B55E3E" w:rsidRDefault="00394471" w:rsidP="00964CC4">
            <w:pPr>
              <w:pStyle w:val="TAL"/>
              <w:rPr>
                <w:lang w:eastAsia="en-GB"/>
              </w:rPr>
            </w:pPr>
            <w:r w:rsidRPr="00B55E3E">
              <w:rPr>
                <w:lang w:eastAsia="sv-SE"/>
              </w:rPr>
              <w:t>Perform the actions specified in 5.5a.1.4</w:t>
            </w:r>
          </w:p>
        </w:tc>
      </w:tr>
      <w:tr w:rsidR="00C148E4" w:rsidRPr="00B55E3E" w14:paraId="37528D84"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4FF71319" w14:textId="77777777" w:rsidR="00394471" w:rsidRPr="00B55E3E" w:rsidRDefault="00394471" w:rsidP="00964CC4">
            <w:pPr>
              <w:pStyle w:val="TAL"/>
              <w:rPr>
                <w:lang w:eastAsia="en-GB"/>
              </w:rPr>
            </w:pPr>
            <w:r w:rsidRPr="00B55E3E">
              <w:rPr>
                <w:lang w:eastAsia="en-GB"/>
              </w:rPr>
              <w:t>T331</w:t>
            </w:r>
          </w:p>
        </w:tc>
        <w:tc>
          <w:tcPr>
            <w:tcW w:w="2986" w:type="dxa"/>
            <w:tcBorders>
              <w:top w:val="single" w:sz="4" w:space="0" w:color="auto"/>
              <w:left w:val="single" w:sz="4" w:space="0" w:color="auto"/>
              <w:bottom w:val="single" w:sz="4" w:space="0" w:color="auto"/>
              <w:right w:val="single" w:sz="4" w:space="0" w:color="auto"/>
            </w:tcBorders>
            <w:hideMark/>
          </w:tcPr>
          <w:p w14:paraId="54A4986C" w14:textId="77777777" w:rsidR="00394471" w:rsidRPr="00B55E3E" w:rsidRDefault="00394471" w:rsidP="00964CC4">
            <w:pPr>
              <w:pStyle w:val="TAL"/>
              <w:rPr>
                <w:lang w:eastAsia="en-GB"/>
              </w:rPr>
            </w:pPr>
            <w:r w:rsidRPr="00B55E3E">
              <w:rPr>
                <w:rFonts w:eastAsia="바탕"/>
                <w:noProof/>
                <w:lang w:eastAsia="en-GB"/>
              </w:rPr>
              <w:t xml:space="preserve">Upon receiving </w:t>
            </w:r>
            <w:r w:rsidRPr="00B55E3E">
              <w:rPr>
                <w:rFonts w:eastAsia="바탕"/>
                <w:i/>
                <w:noProof/>
                <w:lang w:eastAsia="en-GB"/>
              </w:rPr>
              <w:t>RRCRelease</w:t>
            </w:r>
            <w:r w:rsidRPr="00B55E3E">
              <w:rPr>
                <w:rFonts w:eastAsia="바탕"/>
                <w:noProof/>
                <w:lang w:eastAsia="en-GB"/>
              </w:rPr>
              <w:t xml:space="preserve"> message with </w:t>
            </w:r>
            <w:r w:rsidRPr="00B55E3E">
              <w:rPr>
                <w:rFonts w:eastAsia="바탕"/>
                <w:i/>
                <w:noProof/>
                <w:lang w:eastAsia="en-GB"/>
              </w:rPr>
              <w:t>measIdleDuration</w:t>
            </w:r>
          </w:p>
        </w:tc>
        <w:tc>
          <w:tcPr>
            <w:tcW w:w="3276" w:type="dxa"/>
            <w:tcBorders>
              <w:top w:val="single" w:sz="4" w:space="0" w:color="auto"/>
              <w:left w:val="single" w:sz="4" w:space="0" w:color="auto"/>
              <w:bottom w:val="single" w:sz="4" w:space="0" w:color="auto"/>
              <w:right w:val="single" w:sz="4" w:space="0" w:color="auto"/>
            </w:tcBorders>
            <w:hideMark/>
          </w:tcPr>
          <w:p w14:paraId="4978481E" w14:textId="77777777" w:rsidR="00394471" w:rsidRPr="00B55E3E" w:rsidRDefault="00394471" w:rsidP="00964CC4">
            <w:pPr>
              <w:pStyle w:val="TAL"/>
              <w:rPr>
                <w:lang w:eastAsia="en-GB"/>
              </w:rPr>
            </w:pPr>
            <w:r w:rsidRPr="00B55E3E">
              <w:rPr>
                <w:rFonts w:eastAsia="바탕"/>
                <w:noProof/>
                <w:lang w:eastAsia="en-GB"/>
              </w:rPr>
              <w:t xml:space="preserve">Upon receiving </w:t>
            </w:r>
            <w:r w:rsidRPr="00B55E3E">
              <w:rPr>
                <w:rFonts w:eastAsia="바탕"/>
                <w:i/>
                <w:noProof/>
                <w:lang w:eastAsia="en-GB"/>
              </w:rPr>
              <w:t>RRCSetup, RRCResume</w:t>
            </w:r>
            <w:r w:rsidRPr="00B55E3E">
              <w:rPr>
                <w:rFonts w:eastAsia="바탕"/>
                <w:noProof/>
                <w:lang w:eastAsia="en-GB"/>
              </w:rPr>
              <w:t xml:space="preserve">, </w:t>
            </w:r>
            <w:r w:rsidRPr="00B55E3E">
              <w:rPr>
                <w:rFonts w:eastAsia="바탕"/>
                <w:i/>
                <w:noProof/>
                <w:lang w:eastAsia="en-GB"/>
              </w:rPr>
              <w:t>RRCRelease</w:t>
            </w:r>
            <w:r w:rsidRPr="00B55E3E">
              <w:rPr>
                <w:rFonts w:eastAsia="바탕"/>
                <w:noProof/>
                <w:lang w:eastAsia="en-GB"/>
              </w:rPr>
              <w:t xml:space="preserve"> with idle/inactive measurement configuration, </w:t>
            </w:r>
            <w:r w:rsidRPr="00B55E3E">
              <w:rPr>
                <w:lang w:eastAsia="sv-SE"/>
              </w:rPr>
              <w:t xml:space="preserve">upon </w:t>
            </w:r>
            <w:r w:rsidRPr="00B55E3E">
              <w:t>cell selection/</w:t>
            </w:r>
            <w:r w:rsidRPr="00B55E3E">
              <w:rPr>
                <w:lang w:eastAsia="sv-SE"/>
              </w:rPr>
              <w:t xml:space="preserve">reselection to a cell that does not belong to </w:t>
            </w:r>
            <w:r w:rsidRPr="00B55E3E">
              <w:t xml:space="preserve">the </w:t>
            </w:r>
            <w:r w:rsidRPr="00B55E3E">
              <w:rPr>
                <w:i/>
                <w:lang w:eastAsia="sv-SE"/>
              </w:rPr>
              <w:t xml:space="preserve">validityArea </w:t>
            </w:r>
            <w:r w:rsidRPr="00B55E3E">
              <w:rPr>
                <w:lang w:eastAsia="sv-SE"/>
              </w:rPr>
              <w:t>(if configured)</w:t>
            </w:r>
            <w:r w:rsidRPr="00B55E3E">
              <w:rPr>
                <w:i/>
                <w:lang w:eastAsia="sv-SE"/>
              </w:rPr>
              <w:t xml:space="preserve">, </w:t>
            </w:r>
            <w:r w:rsidRPr="00B55E3E">
              <w:rPr>
                <w:rFonts w:eastAsia="바탕"/>
                <w:noProof/>
                <w:lang w:eastAsia="en-GB"/>
              </w:rPr>
              <w:t>or upon cell re-selection to another RAT</w:t>
            </w:r>
            <w:r w:rsidRPr="00B55E3E">
              <w:rPr>
                <w:rFonts w:eastAsia="바탕"/>
                <w:i/>
                <w:noProof/>
                <w:lang w:eastAsia="en-GB"/>
              </w:rPr>
              <w:t>.</w:t>
            </w:r>
          </w:p>
        </w:tc>
        <w:tc>
          <w:tcPr>
            <w:tcW w:w="1791" w:type="dxa"/>
            <w:tcBorders>
              <w:top w:val="single" w:sz="4" w:space="0" w:color="auto"/>
              <w:left w:val="single" w:sz="4" w:space="0" w:color="auto"/>
              <w:bottom w:val="single" w:sz="4" w:space="0" w:color="auto"/>
              <w:right w:val="single" w:sz="4" w:space="0" w:color="auto"/>
            </w:tcBorders>
            <w:hideMark/>
          </w:tcPr>
          <w:p w14:paraId="26737B6B" w14:textId="77777777" w:rsidR="00394471" w:rsidRPr="00B55E3E" w:rsidRDefault="00394471" w:rsidP="00964CC4">
            <w:pPr>
              <w:pStyle w:val="TAL"/>
              <w:rPr>
                <w:lang w:eastAsia="en-GB"/>
              </w:rPr>
            </w:pPr>
            <w:r w:rsidRPr="00B55E3E">
              <w:rPr>
                <w:rFonts w:eastAsia="바탕"/>
                <w:noProof/>
                <w:lang w:eastAsia="en-GB"/>
              </w:rPr>
              <w:t>Perform the actions as specified in 5.7.8.3.</w:t>
            </w:r>
          </w:p>
        </w:tc>
      </w:tr>
      <w:tr w:rsidR="00C148E4" w:rsidRPr="00B55E3E" w14:paraId="0F6A49A1"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750BCC07" w14:textId="77777777" w:rsidR="00394471" w:rsidRPr="00B55E3E" w:rsidRDefault="00394471" w:rsidP="00964CC4">
            <w:pPr>
              <w:pStyle w:val="TAL"/>
              <w:rPr>
                <w:lang w:eastAsia="en-GB"/>
              </w:rPr>
            </w:pPr>
            <w:r w:rsidRPr="00B55E3E">
              <w:rPr>
                <w:lang w:eastAsia="en-GB"/>
              </w:rPr>
              <w:lastRenderedPageBreak/>
              <w:t>T342</w:t>
            </w:r>
          </w:p>
        </w:tc>
        <w:tc>
          <w:tcPr>
            <w:tcW w:w="2986" w:type="dxa"/>
            <w:tcBorders>
              <w:top w:val="single" w:sz="4" w:space="0" w:color="auto"/>
              <w:left w:val="single" w:sz="4" w:space="0" w:color="auto"/>
              <w:bottom w:val="single" w:sz="4" w:space="0" w:color="auto"/>
              <w:right w:val="single" w:sz="4" w:space="0" w:color="auto"/>
            </w:tcBorders>
            <w:hideMark/>
          </w:tcPr>
          <w:p w14:paraId="609F28E5" w14:textId="77777777" w:rsidR="00394471" w:rsidRPr="00B55E3E" w:rsidRDefault="00394471" w:rsidP="00964CC4">
            <w:pPr>
              <w:pStyle w:val="TAL"/>
              <w:rPr>
                <w:rFonts w:eastAsia="바탕"/>
                <w:noProof/>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DelayBudgetReport</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54F0B8E0" w14:textId="77777777" w:rsidR="00394471" w:rsidRPr="00B55E3E" w:rsidRDefault="00394471" w:rsidP="00964CC4">
            <w:pPr>
              <w:pStyle w:val="TAL"/>
              <w:rPr>
                <w:rFonts w:eastAsia="바탕"/>
                <w:noProof/>
                <w:lang w:eastAsia="en-GB"/>
              </w:rPr>
            </w:pPr>
            <w:r w:rsidRPr="00B55E3E">
              <w:rPr>
                <w:lang w:eastAsia="en-GB"/>
              </w:rPr>
              <w:t xml:space="preserve">Upon </w:t>
            </w:r>
            <w:r w:rsidRPr="00B55E3E">
              <w:rPr>
                <w:rFonts w:eastAsia="SimSun"/>
              </w:rPr>
              <w:t xml:space="preserve">releasing </w:t>
            </w:r>
            <w:r w:rsidRPr="00B55E3E">
              <w:rPr>
                <w:i/>
                <w:lang w:eastAsia="en-GB"/>
              </w:rPr>
              <w:t>delayBudgetReportingConfig</w:t>
            </w:r>
            <w:r w:rsidRPr="00B55E3E">
              <w:rPr>
                <w:rFonts w:eastAsia="SimSun"/>
              </w:rPr>
              <w:t xml:space="preserve"> during </w:t>
            </w:r>
            <w:r w:rsidRPr="00B55E3E">
              <w:rPr>
                <w:lang w:eastAsia="en-GB"/>
              </w:rPr>
              <w:t xml:space="preserve">the connection re-establishment/resume procedures, and upon receiving </w:t>
            </w:r>
            <w:r w:rsidRPr="00B55E3E">
              <w:rPr>
                <w:i/>
                <w:lang w:eastAsia="en-GB"/>
              </w:rPr>
              <w:t>delayBudgetReportingConfig</w:t>
            </w:r>
            <w:r w:rsidRPr="00B55E3E">
              <w:rPr>
                <w:lang w:eastAsia="en-GB"/>
              </w:rPr>
              <w:t xml:space="preserve"> set to </w:t>
            </w:r>
            <w:r w:rsidRPr="00B55E3E">
              <w:rPr>
                <w:i/>
                <w:lang w:eastAsia="en-GB"/>
              </w:rPr>
              <w:t>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31F1417E" w14:textId="77777777" w:rsidR="00394471" w:rsidRPr="00B55E3E" w:rsidRDefault="00394471" w:rsidP="00964CC4">
            <w:pPr>
              <w:pStyle w:val="TAL"/>
              <w:rPr>
                <w:rFonts w:eastAsia="바탕"/>
                <w:noProof/>
                <w:lang w:eastAsia="en-GB"/>
              </w:rPr>
            </w:pPr>
            <w:r w:rsidRPr="00B55E3E">
              <w:rPr>
                <w:lang w:eastAsia="en-GB"/>
              </w:rPr>
              <w:t>No action.</w:t>
            </w:r>
          </w:p>
        </w:tc>
      </w:tr>
      <w:tr w:rsidR="00C148E4" w:rsidRPr="00B55E3E" w14:paraId="31FE4ED4"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7B976A92" w14:textId="77777777" w:rsidR="00394471" w:rsidRPr="00B55E3E" w:rsidRDefault="00394471" w:rsidP="00964CC4">
            <w:pPr>
              <w:pStyle w:val="TAL"/>
              <w:rPr>
                <w:lang w:eastAsia="en-GB"/>
              </w:rPr>
            </w:pPr>
            <w:r w:rsidRPr="00B55E3E">
              <w:rPr>
                <w:lang w:eastAsia="en-GB"/>
              </w:rPr>
              <w:t>T345</w:t>
            </w:r>
          </w:p>
        </w:tc>
        <w:tc>
          <w:tcPr>
            <w:tcW w:w="2986" w:type="dxa"/>
            <w:tcBorders>
              <w:top w:val="single" w:sz="4" w:space="0" w:color="auto"/>
              <w:left w:val="single" w:sz="4" w:space="0" w:color="auto"/>
              <w:bottom w:val="single" w:sz="4" w:space="0" w:color="auto"/>
              <w:right w:val="single" w:sz="4" w:space="0" w:color="auto"/>
            </w:tcBorders>
            <w:hideMark/>
          </w:tcPr>
          <w:p w14:paraId="7AE04F02" w14:textId="77777777" w:rsidR="00394471" w:rsidRPr="00B55E3E" w:rsidRDefault="00394471" w:rsidP="00964CC4">
            <w:pPr>
              <w:pStyle w:val="TAL"/>
              <w:rPr>
                <w:lang w:eastAsia="en-GB"/>
              </w:rPr>
            </w:pPr>
            <w:r w:rsidRPr="00B55E3E">
              <w:rPr>
                <w:rFonts w:cs="Arial"/>
                <w:szCs w:val="18"/>
                <w:lang w:eastAsia="en-GB"/>
              </w:rPr>
              <w:t xml:space="preserve">Upon transmitting </w:t>
            </w:r>
            <w:r w:rsidRPr="00B55E3E">
              <w:rPr>
                <w:rFonts w:cs="Arial"/>
                <w:i/>
                <w:szCs w:val="18"/>
                <w:lang w:eastAsia="en-GB"/>
              </w:rPr>
              <w:t xml:space="preserve">UEAssistanceInformation </w:t>
            </w:r>
            <w:r w:rsidRPr="00B55E3E">
              <w:rPr>
                <w:rFonts w:cs="Arial"/>
                <w:szCs w:val="18"/>
                <w:lang w:eastAsia="en-GB"/>
              </w:rPr>
              <w:t xml:space="preserve">message with </w:t>
            </w:r>
            <w:r w:rsidRPr="00B55E3E">
              <w:rPr>
                <w:rFonts w:cs="Arial"/>
                <w:i/>
                <w:szCs w:val="18"/>
                <w:lang w:eastAsia="en-GB"/>
              </w:rPr>
              <w:t>overheatingAssistance</w:t>
            </w:r>
          </w:p>
        </w:tc>
        <w:tc>
          <w:tcPr>
            <w:tcW w:w="3276" w:type="dxa"/>
            <w:tcBorders>
              <w:top w:val="single" w:sz="4" w:space="0" w:color="auto"/>
              <w:left w:val="single" w:sz="4" w:space="0" w:color="auto"/>
              <w:bottom w:val="single" w:sz="4" w:space="0" w:color="auto"/>
              <w:right w:val="single" w:sz="4" w:space="0" w:color="auto"/>
            </w:tcBorders>
            <w:hideMark/>
          </w:tcPr>
          <w:p w14:paraId="0A43F631" w14:textId="30DA8986" w:rsidR="00394471" w:rsidRPr="00B55E3E" w:rsidRDefault="00394471" w:rsidP="00964CC4">
            <w:pPr>
              <w:pStyle w:val="TAL"/>
              <w:rPr>
                <w:lang w:eastAsia="en-GB"/>
              </w:rPr>
            </w:pPr>
            <w:r w:rsidRPr="00B55E3E">
              <w:rPr>
                <w:rFonts w:cs="Arial"/>
                <w:szCs w:val="18"/>
                <w:lang w:eastAsia="en-GB"/>
              </w:rPr>
              <w:t xml:space="preserve">Upon </w:t>
            </w:r>
            <w:r w:rsidRPr="00B55E3E">
              <w:rPr>
                <w:rFonts w:eastAsia="SimSun"/>
              </w:rPr>
              <w:t xml:space="preserve">releasing </w:t>
            </w:r>
            <w:r w:rsidR="00C65F89" w:rsidRPr="00B55E3E">
              <w:rPr>
                <w:rFonts w:cs="Arial"/>
                <w:i/>
                <w:szCs w:val="18"/>
                <w:lang w:eastAsia="en-GB"/>
              </w:rPr>
              <w:t>overheatingAssistanceConfig</w:t>
            </w:r>
            <w:r w:rsidRPr="00B55E3E">
              <w:rPr>
                <w:rFonts w:eastAsia="SimSun"/>
              </w:rPr>
              <w:t xml:space="preserve"> during</w:t>
            </w:r>
            <w:r w:rsidRPr="00B55E3E" w:rsidDel="00AE241A">
              <w:rPr>
                <w:rFonts w:cs="Arial"/>
                <w:szCs w:val="18"/>
                <w:lang w:eastAsia="en-GB"/>
              </w:rPr>
              <w:t xml:space="preserve"> </w:t>
            </w:r>
            <w:r w:rsidRPr="00B55E3E">
              <w:rPr>
                <w:rFonts w:cs="Arial"/>
                <w:szCs w:val="18"/>
                <w:lang w:eastAsia="en-GB"/>
              </w:rPr>
              <w:t>the connection re-establishment procedure, upon initiating the connection resumption procedure</w:t>
            </w:r>
            <w:r w:rsidRPr="00B55E3E">
              <w:rPr>
                <w:rFonts w:cs="Arial"/>
                <w:szCs w:val="18"/>
                <w:lang w:eastAsia="zh-CN"/>
              </w:rPr>
              <w:t xml:space="preserve">, </w:t>
            </w:r>
            <w:r w:rsidRPr="00B55E3E">
              <w:rPr>
                <w:lang w:eastAsia="en-GB"/>
              </w:rPr>
              <w:t xml:space="preserve">and upon receiving </w:t>
            </w:r>
            <w:r w:rsidRPr="00B55E3E">
              <w:rPr>
                <w:i/>
                <w:lang w:eastAsia="en-GB"/>
              </w:rPr>
              <w:t xml:space="preserve">overheatingAssistanceConfig </w:t>
            </w:r>
            <w:r w:rsidRPr="00B55E3E">
              <w:rPr>
                <w:lang w:eastAsia="en-GB"/>
              </w:rPr>
              <w:t xml:space="preserve">set to </w:t>
            </w:r>
            <w:r w:rsidRPr="00B55E3E">
              <w:rPr>
                <w:i/>
                <w:lang w:eastAsia="en-GB"/>
              </w:rPr>
              <w:t>release.</w:t>
            </w:r>
          </w:p>
        </w:tc>
        <w:tc>
          <w:tcPr>
            <w:tcW w:w="1791" w:type="dxa"/>
            <w:tcBorders>
              <w:top w:val="single" w:sz="4" w:space="0" w:color="auto"/>
              <w:left w:val="single" w:sz="4" w:space="0" w:color="auto"/>
              <w:bottom w:val="single" w:sz="4" w:space="0" w:color="auto"/>
              <w:right w:val="single" w:sz="4" w:space="0" w:color="auto"/>
            </w:tcBorders>
            <w:hideMark/>
          </w:tcPr>
          <w:p w14:paraId="6C487005" w14:textId="77777777" w:rsidR="00394471" w:rsidRPr="00B55E3E" w:rsidRDefault="00394471" w:rsidP="00964CC4">
            <w:pPr>
              <w:pStyle w:val="TAL"/>
              <w:rPr>
                <w:lang w:eastAsia="en-GB"/>
              </w:rPr>
            </w:pPr>
            <w:r w:rsidRPr="00B55E3E">
              <w:rPr>
                <w:rFonts w:cs="Arial"/>
                <w:szCs w:val="18"/>
                <w:lang w:eastAsia="en-GB"/>
              </w:rPr>
              <w:t>No action.</w:t>
            </w:r>
          </w:p>
        </w:tc>
      </w:tr>
      <w:tr w:rsidR="00C148E4" w:rsidRPr="00B55E3E" w14:paraId="1F9D8E15"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0422DAC9" w14:textId="77777777" w:rsidR="00394471" w:rsidRPr="00B55E3E" w:rsidRDefault="00394471" w:rsidP="00964CC4">
            <w:pPr>
              <w:pStyle w:val="TAL"/>
              <w:rPr>
                <w:lang w:eastAsia="en-GB"/>
              </w:rPr>
            </w:pPr>
            <w:r w:rsidRPr="00B55E3E">
              <w:rPr>
                <w:lang w:eastAsia="en-GB"/>
              </w:rPr>
              <w:t>T346a (</w:t>
            </w:r>
            <w:r w:rsidRPr="00B55E3E">
              <w:rPr>
                <w:rFonts w:eastAsia="바탕"/>
                <w:noProof/>
                <w:lang w:eastAsia="en-GB"/>
              </w:rPr>
              <w:t>The UE maintains one instance of this timer per cell group</w:t>
            </w:r>
            <w:r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hideMark/>
          </w:tcPr>
          <w:p w14:paraId="482FF43C" w14:textId="77777777" w:rsidR="00394471" w:rsidRPr="00B55E3E" w:rsidRDefault="00394471" w:rsidP="00964CC4">
            <w:pPr>
              <w:pStyle w:val="TAL"/>
              <w:rPr>
                <w:rFonts w:cs="Arial"/>
                <w:szCs w:val="18"/>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drx-Preference</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72B989DF" w14:textId="77777777" w:rsidR="00394471" w:rsidRPr="00B55E3E" w:rsidRDefault="00394471" w:rsidP="00964CC4">
            <w:pPr>
              <w:pStyle w:val="TAL"/>
              <w:rPr>
                <w:rFonts w:cs="Arial"/>
                <w:szCs w:val="18"/>
                <w:lang w:eastAsia="en-GB"/>
              </w:rPr>
            </w:pPr>
            <w:r w:rsidRPr="00B55E3E">
              <w:rPr>
                <w:lang w:eastAsia="en-GB"/>
              </w:rPr>
              <w:t xml:space="preserve">Upon </w:t>
            </w:r>
            <w:r w:rsidRPr="00B55E3E">
              <w:rPr>
                <w:rFonts w:eastAsia="SimSun"/>
              </w:rPr>
              <w:t xml:space="preserve">releasing </w:t>
            </w:r>
            <w:r w:rsidRPr="00B55E3E">
              <w:rPr>
                <w:i/>
                <w:lang w:eastAsia="en-GB"/>
              </w:rPr>
              <w:t xml:space="preserve">drx-PreferenceConfig </w:t>
            </w:r>
            <w:r w:rsidRPr="00B55E3E">
              <w:rPr>
                <w:rFonts w:eastAsia="SimSun"/>
              </w:rPr>
              <w:t>during</w:t>
            </w:r>
            <w:r w:rsidRPr="00B55E3E" w:rsidDel="00AE241A">
              <w:rPr>
                <w:lang w:eastAsia="en-GB"/>
              </w:rPr>
              <w:t xml:space="preserve"> </w:t>
            </w:r>
            <w:r w:rsidRPr="00B55E3E">
              <w:rPr>
                <w:lang w:eastAsia="en-GB"/>
              </w:rPr>
              <w:t xml:space="preserve">the connection re-establishment/resume procedures, upon receiving </w:t>
            </w:r>
            <w:r w:rsidRPr="00B55E3E">
              <w:rPr>
                <w:i/>
                <w:lang w:eastAsia="en-GB"/>
              </w:rPr>
              <w:t xml:space="preserve">drx-PreferenceConfig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52EB1550" w14:textId="77777777" w:rsidR="00394471" w:rsidRPr="00B55E3E" w:rsidRDefault="00394471" w:rsidP="00964CC4">
            <w:pPr>
              <w:pStyle w:val="TAL"/>
              <w:rPr>
                <w:rFonts w:cs="Arial"/>
                <w:szCs w:val="18"/>
                <w:lang w:eastAsia="en-GB"/>
              </w:rPr>
            </w:pPr>
            <w:r w:rsidRPr="00B55E3E">
              <w:rPr>
                <w:lang w:eastAsia="en-GB"/>
              </w:rPr>
              <w:t>No action.</w:t>
            </w:r>
          </w:p>
        </w:tc>
      </w:tr>
      <w:tr w:rsidR="00C148E4" w:rsidRPr="00B55E3E" w14:paraId="10B7600F"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7A60844E" w14:textId="77777777" w:rsidR="00394471" w:rsidRPr="00B55E3E" w:rsidRDefault="00394471" w:rsidP="00964CC4">
            <w:pPr>
              <w:pStyle w:val="TAL"/>
              <w:rPr>
                <w:lang w:eastAsia="en-GB"/>
              </w:rPr>
            </w:pPr>
            <w:r w:rsidRPr="00B55E3E">
              <w:rPr>
                <w:lang w:eastAsia="en-GB"/>
              </w:rPr>
              <w:t>T346b (</w:t>
            </w:r>
            <w:r w:rsidRPr="00B55E3E">
              <w:rPr>
                <w:rFonts w:eastAsia="바탕"/>
                <w:noProof/>
                <w:lang w:eastAsia="en-GB"/>
              </w:rPr>
              <w:t>The UE maintains one instance of this timer per cell group</w:t>
            </w:r>
            <w:r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hideMark/>
          </w:tcPr>
          <w:p w14:paraId="63C0ABE1" w14:textId="77777777" w:rsidR="00394471" w:rsidRPr="00B55E3E" w:rsidRDefault="00394471" w:rsidP="00964CC4">
            <w:pPr>
              <w:pStyle w:val="TAL"/>
              <w:rPr>
                <w:rFonts w:cs="Arial"/>
                <w:szCs w:val="18"/>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maxBW-Preference</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718EC734" w14:textId="77777777" w:rsidR="00394471" w:rsidRPr="00B55E3E" w:rsidRDefault="00394471" w:rsidP="00964CC4">
            <w:pPr>
              <w:pStyle w:val="TAL"/>
              <w:rPr>
                <w:rFonts w:cs="Arial"/>
                <w:szCs w:val="18"/>
                <w:lang w:eastAsia="en-GB"/>
              </w:rPr>
            </w:pPr>
            <w:r w:rsidRPr="00B55E3E">
              <w:rPr>
                <w:lang w:eastAsia="en-GB"/>
              </w:rPr>
              <w:t xml:space="preserve">Upon </w:t>
            </w:r>
            <w:r w:rsidRPr="00B55E3E">
              <w:rPr>
                <w:rFonts w:eastAsia="SimSun"/>
              </w:rPr>
              <w:t xml:space="preserve">releasing </w:t>
            </w:r>
            <w:r w:rsidRPr="00B55E3E">
              <w:rPr>
                <w:i/>
                <w:lang w:eastAsia="en-GB"/>
              </w:rPr>
              <w:t>maxBW-PreferenceConfig</w:t>
            </w:r>
            <w:r w:rsidRPr="00B55E3E">
              <w:rPr>
                <w:rFonts w:eastAsia="SimSun"/>
              </w:rPr>
              <w:t xml:space="preserve"> during</w:t>
            </w:r>
            <w:r w:rsidRPr="00B55E3E" w:rsidDel="00AE241A">
              <w:rPr>
                <w:lang w:eastAsia="en-GB"/>
              </w:rPr>
              <w:t xml:space="preserve"> </w:t>
            </w:r>
            <w:r w:rsidRPr="00B55E3E">
              <w:rPr>
                <w:lang w:eastAsia="en-GB"/>
              </w:rPr>
              <w:t xml:space="preserve">the connection re-establishment/resume procedures, upon receiving </w:t>
            </w:r>
            <w:r w:rsidRPr="00B55E3E">
              <w:rPr>
                <w:i/>
                <w:lang w:eastAsia="en-GB"/>
              </w:rPr>
              <w:t xml:space="preserve">maxBW-PreferenceConfig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0D7D0862" w14:textId="77777777" w:rsidR="00394471" w:rsidRPr="00B55E3E" w:rsidRDefault="00394471" w:rsidP="00964CC4">
            <w:pPr>
              <w:pStyle w:val="TAL"/>
              <w:rPr>
                <w:rFonts w:cs="Arial"/>
                <w:szCs w:val="18"/>
                <w:lang w:eastAsia="en-GB"/>
              </w:rPr>
            </w:pPr>
            <w:r w:rsidRPr="00B55E3E">
              <w:rPr>
                <w:lang w:eastAsia="en-GB"/>
              </w:rPr>
              <w:t>No action.</w:t>
            </w:r>
          </w:p>
        </w:tc>
      </w:tr>
      <w:tr w:rsidR="00C148E4" w:rsidRPr="00B55E3E" w14:paraId="3DA05453"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65ECEBB9" w14:textId="77777777" w:rsidR="00394471" w:rsidRPr="00B55E3E" w:rsidRDefault="00394471" w:rsidP="00964CC4">
            <w:pPr>
              <w:pStyle w:val="TAL"/>
              <w:rPr>
                <w:lang w:eastAsia="en-GB"/>
              </w:rPr>
            </w:pPr>
            <w:r w:rsidRPr="00B55E3E">
              <w:rPr>
                <w:lang w:eastAsia="en-GB"/>
              </w:rPr>
              <w:t>T346c (</w:t>
            </w:r>
            <w:r w:rsidRPr="00B55E3E">
              <w:rPr>
                <w:rFonts w:eastAsia="바탕"/>
                <w:noProof/>
                <w:lang w:eastAsia="en-GB"/>
              </w:rPr>
              <w:t>The UE maintains one instance of this timer per cell group</w:t>
            </w:r>
            <w:r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hideMark/>
          </w:tcPr>
          <w:p w14:paraId="4D1C14F6" w14:textId="77777777" w:rsidR="00394471" w:rsidRPr="00B55E3E" w:rsidRDefault="00394471" w:rsidP="00964CC4">
            <w:pPr>
              <w:pStyle w:val="TAL"/>
              <w:rPr>
                <w:rFonts w:cs="Arial"/>
                <w:szCs w:val="18"/>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rFonts w:cs="Arial"/>
                <w:i/>
                <w:szCs w:val="18"/>
                <w:lang w:eastAsia="en-GB"/>
              </w:rPr>
              <w:t>maxCC-Preference</w:t>
            </w:r>
            <w:r w:rsidRPr="00B55E3E">
              <w:rPr>
                <w:rFonts w:cs="Arial"/>
                <w:szCs w:val="18"/>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495D0BC4" w14:textId="77777777" w:rsidR="00394471" w:rsidRPr="00B55E3E" w:rsidRDefault="00394471" w:rsidP="00964CC4">
            <w:pPr>
              <w:pStyle w:val="TAL"/>
              <w:rPr>
                <w:rFonts w:cs="Arial"/>
                <w:szCs w:val="18"/>
                <w:lang w:eastAsia="en-GB"/>
              </w:rPr>
            </w:pPr>
            <w:r w:rsidRPr="00B55E3E">
              <w:rPr>
                <w:lang w:eastAsia="en-GB"/>
              </w:rPr>
              <w:t xml:space="preserve">Upon </w:t>
            </w:r>
            <w:r w:rsidRPr="00B55E3E">
              <w:rPr>
                <w:rFonts w:eastAsia="SimSun"/>
              </w:rPr>
              <w:t xml:space="preserve">releasing </w:t>
            </w:r>
            <w:r w:rsidRPr="00B55E3E">
              <w:rPr>
                <w:i/>
                <w:lang w:eastAsia="en-GB"/>
              </w:rPr>
              <w:t>maxCC-PreferenceConfig</w:t>
            </w:r>
            <w:r w:rsidRPr="00B55E3E">
              <w:rPr>
                <w:rFonts w:eastAsia="SimSun"/>
              </w:rPr>
              <w:t xml:space="preserve"> during</w:t>
            </w:r>
            <w:r w:rsidRPr="00B55E3E" w:rsidDel="00AE241A">
              <w:rPr>
                <w:lang w:eastAsia="en-GB"/>
              </w:rPr>
              <w:t xml:space="preserve"> </w:t>
            </w:r>
            <w:r w:rsidRPr="00B55E3E">
              <w:rPr>
                <w:lang w:eastAsia="en-GB"/>
              </w:rPr>
              <w:t xml:space="preserve">the connection re-establishment/resume procedures, upon receiving </w:t>
            </w:r>
            <w:r w:rsidRPr="00B55E3E">
              <w:rPr>
                <w:i/>
                <w:lang w:eastAsia="en-GB"/>
              </w:rPr>
              <w:t xml:space="preserve">maxCC-PreferenceConfig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11993559" w14:textId="77777777" w:rsidR="00394471" w:rsidRPr="00B55E3E" w:rsidRDefault="00394471" w:rsidP="00964CC4">
            <w:pPr>
              <w:pStyle w:val="TAL"/>
              <w:rPr>
                <w:rFonts w:cs="Arial"/>
                <w:szCs w:val="18"/>
                <w:lang w:eastAsia="en-GB"/>
              </w:rPr>
            </w:pPr>
            <w:r w:rsidRPr="00B55E3E">
              <w:rPr>
                <w:lang w:eastAsia="en-GB"/>
              </w:rPr>
              <w:t>No action.</w:t>
            </w:r>
          </w:p>
        </w:tc>
      </w:tr>
      <w:tr w:rsidR="00C148E4" w:rsidRPr="00B55E3E" w14:paraId="741E6BC2"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4ACFC872" w14:textId="77777777" w:rsidR="00394471" w:rsidRPr="00B55E3E" w:rsidRDefault="00394471" w:rsidP="00964CC4">
            <w:pPr>
              <w:pStyle w:val="TAL"/>
              <w:rPr>
                <w:lang w:eastAsia="en-GB"/>
              </w:rPr>
            </w:pPr>
            <w:r w:rsidRPr="00B55E3E">
              <w:rPr>
                <w:lang w:eastAsia="en-GB"/>
              </w:rPr>
              <w:lastRenderedPageBreak/>
              <w:t>T346d (</w:t>
            </w:r>
            <w:r w:rsidRPr="00B55E3E">
              <w:rPr>
                <w:rFonts w:eastAsia="바탕"/>
                <w:noProof/>
                <w:lang w:eastAsia="en-GB"/>
              </w:rPr>
              <w:t>The UE maintains one instance of this timer per cell group</w:t>
            </w:r>
            <w:r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hideMark/>
          </w:tcPr>
          <w:p w14:paraId="2049A485" w14:textId="77777777" w:rsidR="00394471" w:rsidRPr="00B55E3E" w:rsidRDefault="00394471" w:rsidP="00964CC4">
            <w:pPr>
              <w:pStyle w:val="TAL"/>
              <w:rPr>
                <w:rFonts w:cs="Arial"/>
                <w:szCs w:val="18"/>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maxMIMO-LayerPreference</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44393365" w14:textId="77777777" w:rsidR="00394471" w:rsidRPr="00B55E3E" w:rsidRDefault="00394471" w:rsidP="00964CC4">
            <w:pPr>
              <w:pStyle w:val="TAL"/>
              <w:rPr>
                <w:rFonts w:cs="Arial"/>
                <w:szCs w:val="18"/>
                <w:lang w:eastAsia="en-GB"/>
              </w:rPr>
            </w:pPr>
            <w:r w:rsidRPr="00B55E3E">
              <w:rPr>
                <w:lang w:eastAsia="en-GB"/>
              </w:rPr>
              <w:t xml:space="preserve">Upon </w:t>
            </w:r>
            <w:r w:rsidRPr="00B55E3E">
              <w:rPr>
                <w:rFonts w:eastAsia="SimSun"/>
              </w:rPr>
              <w:t xml:space="preserve">releasing </w:t>
            </w:r>
            <w:r w:rsidRPr="00B55E3E">
              <w:rPr>
                <w:i/>
                <w:lang w:eastAsia="en-GB"/>
              </w:rPr>
              <w:t>maxMIMO-LayerPreferenceConfig</w:t>
            </w:r>
            <w:r w:rsidRPr="00B55E3E">
              <w:rPr>
                <w:lang w:eastAsia="en-GB"/>
              </w:rPr>
              <w:t xml:space="preserve"> </w:t>
            </w:r>
            <w:r w:rsidRPr="00B55E3E">
              <w:rPr>
                <w:rFonts w:eastAsia="SimSun"/>
              </w:rPr>
              <w:t xml:space="preserve">during </w:t>
            </w:r>
            <w:r w:rsidRPr="00B55E3E">
              <w:rPr>
                <w:lang w:eastAsia="en-GB"/>
              </w:rPr>
              <w:t xml:space="preserve">the connection re-establishment/resume procedures, upon receiving </w:t>
            </w:r>
            <w:r w:rsidRPr="00B55E3E">
              <w:rPr>
                <w:i/>
                <w:lang w:eastAsia="en-GB"/>
              </w:rPr>
              <w:t xml:space="preserve">maxMIMO-LayerPreferenceConfig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6175828E" w14:textId="77777777" w:rsidR="00394471" w:rsidRPr="00B55E3E" w:rsidRDefault="00394471" w:rsidP="00964CC4">
            <w:pPr>
              <w:pStyle w:val="TAL"/>
              <w:rPr>
                <w:rFonts w:cs="Arial"/>
                <w:szCs w:val="18"/>
                <w:lang w:eastAsia="en-GB"/>
              </w:rPr>
            </w:pPr>
            <w:r w:rsidRPr="00B55E3E">
              <w:rPr>
                <w:lang w:eastAsia="en-GB"/>
              </w:rPr>
              <w:t>No action.</w:t>
            </w:r>
          </w:p>
        </w:tc>
      </w:tr>
      <w:tr w:rsidR="00C148E4" w:rsidRPr="00B55E3E" w14:paraId="20C59E85"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4E18DA13" w14:textId="77777777" w:rsidR="00394471" w:rsidRPr="00B55E3E" w:rsidRDefault="00394471" w:rsidP="00964CC4">
            <w:pPr>
              <w:pStyle w:val="TAL"/>
              <w:rPr>
                <w:lang w:eastAsia="en-GB"/>
              </w:rPr>
            </w:pPr>
            <w:r w:rsidRPr="00B55E3E">
              <w:rPr>
                <w:lang w:eastAsia="en-GB"/>
              </w:rPr>
              <w:t>T346e (</w:t>
            </w:r>
            <w:r w:rsidRPr="00B55E3E">
              <w:rPr>
                <w:rFonts w:eastAsia="바탕"/>
                <w:noProof/>
                <w:lang w:eastAsia="en-GB"/>
              </w:rPr>
              <w:t>The UE maintains one instance of this timer per cell group</w:t>
            </w:r>
            <w:r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hideMark/>
          </w:tcPr>
          <w:p w14:paraId="2A72FA9F" w14:textId="77777777" w:rsidR="00394471" w:rsidRPr="00B55E3E" w:rsidRDefault="00394471" w:rsidP="00964CC4">
            <w:pPr>
              <w:pStyle w:val="TAL"/>
              <w:rPr>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minSchedulingOffsetPreference</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180578EF" w14:textId="77777777" w:rsidR="00394471" w:rsidRPr="00B55E3E" w:rsidRDefault="00394471" w:rsidP="00964CC4">
            <w:pPr>
              <w:pStyle w:val="TAL"/>
              <w:rPr>
                <w:lang w:eastAsia="en-GB"/>
              </w:rPr>
            </w:pPr>
            <w:r w:rsidRPr="00B55E3E">
              <w:rPr>
                <w:lang w:eastAsia="en-GB"/>
              </w:rPr>
              <w:t xml:space="preserve">Upon </w:t>
            </w:r>
            <w:r w:rsidRPr="00B55E3E">
              <w:rPr>
                <w:rFonts w:eastAsia="SimSun"/>
              </w:rPr>
              <w:t xml:space="preserve">releasing </w:t>
            </w:r>
            <w:r w:rsidRPr="00B55E3E">
              <w:rPr>
                <w:i/>
                <w:lang w:eastAsia="en-GB"/>
              </w:rPr>
              <w:t>minSchedulingOffsetPreferenceConfig</w:t>
            </w:r>
            <w:r w:rsidRPr="00B55E3E">
              <w:rPr>
                <w:rFonts w:eastAsia="SimSun"/>
              </w:rPr>
              <w:t xml:space="preserve"> during </w:t>
            </w:r>
            <w:r w:rsidRPr="00B55E3E">
              <w:rPr>
                <w:lang w:eastAsia="en-GB"/>
              </w:rPr>
              <w:t xml:space="preserve">the connection re-establishment/resume procedures, upon receiving </w:t>
            </w:r>
            <w:r w:rsidRPr="00B55E3E">
              <w:rPr>
                <w:i/>
                <w:lang w:eastAsia="en-GB"/>
              </w:rPr>
              <w:t xml:space="preserve">minSchedulingOffsetPreferenceConfig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24FD3421" w14:textId="77777777" w:rsidR="00394471" w:rsidRPr="00B55E3E" w:rsidRDefault="00394471" w:rsidP="00964CC4">
            <w:pPr>
              <w:pStyle w:val="TAL"/>
              <w:rPr>
                <w:lang w:eastAsia="en-GB"/>
              </w:rPr>
            </w:pPr>
            <w:r w:rsidRPr="00B55E3E">
              <w:rPr>
                <w:lang w:eastAsia="en-GB"/>
              </w:rPr>
              <w:t>No action.</w:t>
            </w:r>
          </w:p>
        </w:tc>
      </w:tr>
      <w:tr w:rsidR="00C148E4" w:rsidRPr="00B55E3E" w14:paraId="63510CE1"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585F2790" w14:textId="77777777" w:rsidR="00394471" w:rsidRPr="00B55E3E" w:rsidRDefault="00394471" w:rsidP="00964CC4">
            <w:pPr>
              <w:pStyle w:val="TAL"/>
              <w:rPr>
                <w:lang w:eastAsia="en-GB"/>
              </w:rPr>
            </w:pPr>
            <w:r w:rsidRPr="00B55E3E">
              <w:rPr>
                <w:lang w:eastAsia="en-GB"/>
              </w:rPr>
              <w:t>T346f</w:t>
            </w:r>
          </w:p>
        </w:tc>
        <w:tc>
          <w:tcPr>
            <w:tcW w:w="2986" w:type="dxa"/>
            <w:tcBorders>
              <w:top w:val="single" w:sz="4" w:space="0" w:color="auto"/>
              <w:left w:val="single" w:sz="4" w:space="0" w:color="auto"/>
              <w:bottom w:val="single" w:sz="4" w:space="0" w:color="auto"/>
              <w:right w:val="single" w:sz="4" w:space="0" w:color="auto"/>
            </w:tcBorders>
            <w:hideMark/>
          </w:tcPr>
          <w:p w14:paraId="557D9195" w14:textId="77777777" w:rsidR="00394471" w:rsidRPr="00B55E3E" w:rsidRDefault="00394471" w:rsidP="00964CC4">
            <w:pPr>
              <w:pStyle w:val="TAL"/>
              <w:rPr>
                <w:rFonts w:cs="Arial"/>
                <w:szCs w:val="18"/>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rFonts w:cs="Arial"/>
                <w:i/>
                <w:szCs w:val="18"/>
                <w:lang w:eastAsia="en-GB"/>
              </w:rPr>
              <w:t>releasePreference</w:t>
            </w:r>
            <w:r w:rsidRPr="00B55E3E">
              <w:rPr>
                <w:rFonts w:cs="Arial"/>
                <w:szCs w:val="18"/>
                <w:lang w:eastAsia="en-GB"/>
              </w:rPr>
              <w:t>.</w:t>
            </w:r>
          </w:p>
        </w:tc>
        <w:tc>
          <w:tcPr>
            <w:tcW w:w="3276" w:type="dxa"/>
            <w:tcBorders>
              <w:top w:val="single" w:sz="4" w:space="0" w:color="auto"/>
              <w:left w:val="single" w:sz="4" w:space="0" w:color="auto"/>
              <w:bottom w:val="single" w:sz="4" w:space="0" w:color="auto"/>
              <w:right w:val="single" w:sz="4" w:space="0" w:color="auto"/>
            </w:tcBorders>
            <w:hideMark/>
          </w:tcPr>
          <w:p w14:paraId="4D46EBE7" w14:textId="77777777" w:rsidR="00394471" w:rsidRPr="00B55E3E" w:rsidRDefault="00394471" w:rsidP="00964CC4">
            <w:pPr>
              <w:pStyle w:val="TAL"/>
              <w:rPr>
                <w:rFonts w:cs="Arial"/>
                <w:szCs w:val="18"/>
                <w:lang w:eastAsia="en-GB"/>
              </w:rPr>
            </w:pPr>
            <w:r w:rsidRPr="00B55E3E">
              <w:rPr>
                <w:lang w:eastAsia="en-GB"/>
              </w:rPr>
              <w:t xml:space="preserve">Upon </w:t>
            </w:r>
            <w:r w:rsidRPr="00B55E3E">
              <w:rPr>
                <w:rFonts w:eastAsia="SimSun"/>
              </w:rPr>
              <w:t xml:space="preserve">releasing </w:t>
            </w:r>
            <w:r w:rsidRPr="00B55E3E">
              <w:rPr>
                <w:i/>
                <w:lang w:eastAsia="en-GB"/>
              </w:rPr>
              <w:t>releasePreferenceConfig</w:t>
            </w:r>
            <w:r w:rsidRPr="00B55E3E">
              <w:rPr>
                <w:rFonts w:eastAsia="SimSun"/>
              </w:rPr>
              <w:t xml:space="preserve"> during </w:t>
            </w:r>
            <w:r w:rsidRPr="00B55E3E">
              <w:rPr>
                <w:lang w:eastAsia="en-GB"/>
              </w:rPr>
              <w:t xml:space="preserve">the connection re-establishment/resume procedures, or upon receiving </w:t>
            </w:r>
            <w:r w:rsidRPr="00B55E3E">
              <w:rPr>
                <w:i/>
                <w:lang w:eastAsia="en-GB"/>
              </w:rPr>
              <w:t xml:space="preserve">releasePreferenceConfig </w:t>
            </w:r>
            <w:r w:rsidRPr="00B55E3E">
              <w:rPr>
                <w:lang w:eastAsia="en-GB"/>
              </w:rPr>
              <w:t xml:space="preserve">set to </w:t>
            </w:r>
            <w:r w:rsidRPr="00B55E3E">
              <w:rPr>
                <w:i/>
                <w:lang w:eastAsia="en-GB"/>
              </w:rPr>
              <w:t>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hideMark/>
          </w:tcPr>
          <w:p w14:paraId="34D4D08A" w14:textId="77777777" w:rsidR="00394471" w:rsidRPr="00B55E3E" w:rsidRDefault="00394471" w:rsidP="00964CC4">
            <w:pPr>
              <w:pStyle w:val="TAL"/>
              <w:rPr>
                <w:rFonts w:cs="Arial"/>
                <w:szCs w:val="18"/>
                <w:lang w:eastAsia="en-GB"/>
              </w:rPr>
            </w:pPr>
            <w:r w:rsidRPr="00B55E3E">
              <w:rPr>
                <w:lang w:eastAsia="en-GB"/>
              </w:rPr>
              <w:t>No action.</w:t>
            </w:r>
          </w:p>
        </w:tc>
      </w:tr>
      <w:tr w:rsidR="00C148E4" w:rsidRPr="00B55E3E" w14:paraId="21851E3F"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30F4E199" w14:textId="13E8E41A" w:rsidR="00881009" w:rsidRPr="00B55E3E" w:rsidRDefault="00881009" w:rsidP="00771058">
            <w:pPr>
              <w:pStyle w:val="TAL"/>
              <w:rPr>
                <w:lang w:eastAsia="en-GB"/>
              </w:rPr>
            </w:pPr>
            <w:r w:rsidRPr="00B55E3E">
              <w:t>T346g</w:t>
            </w:r>
          </w:p>
        </w:tc>
        <w:tc>
          <w:tcPr>
            <w:tcW w:w="2986" w:type="dxa"/>
            <w:tcBorders>
              <w:top w:val="single" w:sz="4" w:space="0" w:color="auto"/>
              <w:left w:val="single" w:sz="4" w:space="0" w:color="auto"/>
              <w:bottom w:val="single" w:sz="4" w:space="0" w:color="auto"/>
              <w:right w:val="single" w:sz="4" w:space="0" w:color="auto"/>
            </w:tcBorders>
          </w:tcPr>
          <w:p w14:paraId="3D7F7D3A" w14:textId="77777777" w:rsidR="00881009" w:rsidRPr="00B55E3E" w:rsidRDefault="00881009" w:rsidP="00771058">
            <w:pPr>
              <w:pStyle w:val="TAL"/>
              <w:rPr>
                <w:rFonts w:eastAsia="바탕"/>
                <w:noProof/>
                <w:lang w:eastAsia="en-GB"/>
              </w:rPr>
            </w:pPr>
            <w:r w:rsidRPr="00B55E3E">
              <w:t xml:space="preserve">Upon transmitting </w:t>
            </w:r>
            <w:r w:rsidRPr="00B55E3E">
              <w:rPr>
                <w:i/>
                <w:iCs/>
              </w:rPr>
              <w:t>UEAssistanceInformation</w:t>
            </w:r>
            <w:r w:rsidRPr="00B55E3E">
              <w:t xml:space="preserve"> message with </w:t>
            </w:r>
            <w:r w:rsidRPr="00B55E3E">
              <w:rPr>
                <w:i/>
                <w:iCs/>
              </w:rPr>
              <w:t>musim-PreferredRRC-State</w:t>
            </w:r>
            <w:r w:rsidRPr="00B55E3E">
              <w:t>.</w:t>
            </w:r>
          </w:p>
        </w:tc>
        <w:tc>
          <w:tcPr>
            <w:tcW w:w="3276" w:type="dxa"/>
            <w:tcBorders>
              <w:top w:val="single" w:sz="4" w:space="0" w:color="auto"/>
              <w:left w:val="single" w:sz="4" w:space="0" w:color="auto"/>
              <w:bottom w:val="single" w:sz="4" w:space="0" w:color="auto"/>
              <w:right w:val="single" w:sz="4" w:space="0" w:color="auto"/>
            </w:tcBorders>
          </w:tcPr>
          <w:p w14:paraId="5EF40152" w14:textId="4AA12A36" w:rsidR="00881009" w:rsidRPr="00B55E3E" w:rsidRDefault="00881009" w:rsidP="00475DE3">
            <w:pPr>
              <w:pStyle w:val="TAL"/>
              <w:rPr>
                <w:rFonts w:eastAsia="바탕"/>
                <w:noProof/>
                <w:lang w:eastAsia="en-GB"/>
              </w:rPr>
            </w:pPr>
            <w:r w:rsidRPr="00B55E3E">
              <w:t xml:space="preserve">Upon </w:t>
            </w:r>
            <w:r w:rsidRPr="00395466">
              <w:t>receiving</w:t>
            </w:r>
            <w:r w:rsidRPr="00B55E3E">
              <w:rPr>
                <w:i/>
                <w:iCs/>
              </w:rPr>
              <w:t xml:space="preserve"> RRCRelease</w:t>
            </w:r>
            <w:r w:rsidRPr="00B55E3E">
              <w:t>,</w:t>
            </w:r>
            <w:r w:rsidR="00475DE3">
              <w:t xml:space="preserve"> </w:t>
            </w:r>
            <w:del w:id="31" w:author="Samsung (SY)" w:date="2022-11-02T07:36:00Z">
              <w:r w:rsidRPr="00B55E3E" w:rsidDel="00475DE3">
                <w:delText xml:space="preserve">or </w:delText>
              </w:r>
            </w:del>
            <w:r w:rsidRPr="00B55E3E">
              <w:t xml:space="preserve">upon receiving </w:t>
            </w:r>
            <w:r w:rsidRPr="00B55E3E">
              <w:rPr>
                <w:i/>
                <w:iCs/>
              </w:rPr>
              <w:t>musim-LeaveAssistanceConfig</w:t>
            </w:r>
            <w:r w:rsidRPr="00B55E3E">
              <w:t xml:space="preserve"> set to </w:t>
            </w:r>
            <w:r w:rsidRPr="00B55E3E">
              <w:rPr>
                <w:i/>
                <w:iCs/>
              </w:rPr>
              <w:t>release</w:t>
            </w:r>
            <w:ins w:id="32" w:author="Samsung (SY)" w:date="2022-11-02T07:40:00Z">
              <w:r w:rsidR="00FD54EB">
                <w:rPr>
                  <w:iCs/>
                </w:rPr>
                <w:t>,</w:t>
              </w:r>
            </w:ins>
            <w:ins w:id="33" w:author="Samsung (SY)" w:date="2022-11-02T07:36:00Z">
              <w:r w:rsidR="00475DE3">
                <w:rPr>
                  <w:iCs/>
                </w:rPr>
                <w:t xml:space="preserve"> or upon releasing </w:t>
              </w:r>
              <w:r w:rsidR="00475DE3">
                <w:rPr>
                  <w:i/>
                  <w:iCs/>
                </w:rPr>
                <w:t xml:space="preserve">musim-LeaveAssistanceConfig </w:t>
              </w:r>
              <w:r w:rsidR="00475DE3">
                <w:rPr>
                  <w:iCs/>
                </w:rPr>
                <w:t>during the connection re-establishment procedure</w:t>
              </w:r>
            </w:ins>
            <w:r w:rsidRPr="00B55E3E">
              <w:t>.</w:t>
            </w:r>
          </w:p>
        </w:tc>
        <w:tc>
          <w:tcPr>
            <w:tcW w:w="1791" w:type="dxa"/>
            <w:tcBorders>
              <w:top w:val="single" w:sz="4" w:space="0" w:color="auto"/>
              <w:left w:val="single" w:sz="4" w:space="0" w:color="auto"/>
              <w:bottom w:val="single" w:sz="4" w:space="0" w:color="auto"/>
              <w:right w:val="single" w:sz="4" w:space="0" w:color="auto"/>
            </w:tcBorders>
          </w:tcPr>
          <w:p w14:paraId="51E38C2B" w14:textId="77777777" w:rsidR="00881009" w:rsidRPr="00B55E3E" w:rsidRDefault="00881009" w:rsidP="00771058">
            <w:pPr>
              <w:pStyle w:val="TAL"/>
              <w:rPr>
                <w:rFonts w:eastAsia="바탕"/>
                <w:noProof/>
                <w:lang w:eastAsia="en-GB"/>
              </w:rPr>
            </w:pPr>
            <w:r w:rsidRPr="00B55E3E">
              <w:t>Perform the actions as specified in 5.3.8.6.</w:t>
            </w:r>
          </w:p>
        </w:tc>
      </w:tr>
      <w:tr w:rsidR="00C148E4" w:rsidRPr="00B55E3E" w14:paraId="2DADFFC2"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0AE61B73" w14:textId="6883765C" w:rsidR="00881009" w:rsidRPr="00B55E3E" w:rsidRDefault="00881009" w:rsidP="00771058">
            <w:pPr>
              <w:pStyle w:val="TAL"/>
            </w:pPr>
            <w:r w:rsidRPr="00B55E3E">
              <w:t>T346h</w:t>
            </w:r>
          </w:p>
        </w:tc>
        <w:tc>
          <w:tcPr>
            <w:tcW w:w="2986" w:type="dxa"/>
            <w:tcBorders>
              <w:top w:val="single" w:sz="4" w:space="0" w:color="auto"/>
              <w:left w:val="single" w:sz="4" w:space="0" w:color="auto"/>
              <w:bottom w:val="single" w:sz="4" w:space="0" w:color="auto"/>
              <w:right w:val="single" w:sz="4" w:space="0" w:color="auto"/>
            </w:tcBorders>
          </w:tcPr>
          <w:p w14:paraId="38B7C5F9" w14:textId="77777777" w:rsidR="00881009" w:rsidRPr="00B55E3E" w:rsidRDefault="00881009" w:rsidP="00771058">
            <w:pPr>
              <w:pStyle w:val="TAL"/>
            </w:pPr>
            <w:r w:rsidRPr="00B55E3E">
              <w:t xml:space="preserve">Upon transmitting </w:t>
            </w:r>
            <w:r w:rsidRPr="00B55E3E">
              <w:rPr>
                <w:i/>
                <w:iCs/>
              </w:rPr>
              <w:t>UEAssistanceInformation</w:t>
            </w:r>
            <w:r w:rsidRPr="00B55E3E">
              <w:t xml:space="preserve"> message with </w:t>
            </w:r>
            <w:r w:rsidRPr="00B55E3E">
              <w:rPr>
                <w:i/>
                <w:iCs/>
              </w:rPr>
              <w:t xml:space="preserve">musim-GapPreferenceList </w:t>
            </w:r>
            <w:r w:rsidRPr="00B55E3E">
              <w:t>Information.</w:t>
            </w:r>
          </w:p>
        </w:tc>
        <w:tc>
          <w:tcPr>
            <w:tcW w:w="3276" w:type="dxa"/>
            <w:tcBorders>
              <w:top w:val="single" w:sz="4" w:space="0" w:color="auto"/>
              <w:left w:val="single" w:sz="4" w:space="0" w:color="auto"/>
              <w:bottom w:val="single" w:sz="4" w:space="0" w:color="auto"/>
              <w:right w:val="single" w:sz="4" w:space="0" w:color="auto"/>
            </w:tcBorders>
          </w:tcPr>
          <w:p w14:paraId="7D32A7F6" w14:textId="77777777" w:rsidR="00881009" w:rsidRPr="00B55E3E" w:rsidRDefault="00881009" w:rsidP="00771058">
            <w:pPr>
              <w:pStyle w:val="TAL"/>
            </w:pPr>
            <w:r w:rsidRPr="00B55E3E">
              <w:t xml:space="preserve">Upon releasing </w:t>
            </w:r>
            <w:r w:rsidRPr="00B55E3E">
              <w:rPr>
                <w:i/>
                <w:iCs/>
              </w:rPr>
              <w:t>musim-GapAssistanceConfig</w:t>
            </w:r>
            <w:r w:rsidRPr="00B55E3E">
              <w:t xml:space="preserve"> during the connection re-establishment/resume procedures, or upon receiving </w:t>
            </w:r>
            <w:r w:rsidRPr="00B55E3E">
              <w:rPr>
                <w:i/>
                <w:iCs/>
              </w:rPr>
              <w:t xml:space="preserve">musim-GapAssistanceConfig </w:t>
            </w:r>
            <w:r w:rsidRPr="00B55E3E">
              <w:t xml:space="preserve">set to </w:t>
            </w:r>
            <w:r w:rsidRPr="00B55E3E">
              <w:rPr>
                <w:i/>
                <w:iCs/>
              </w:rPr>
              <w:t>release</w:t>
            </w:r>
            <w:r w:rsidRPr="00B55E3E">
              <w:t>.</w:t>
            </w:r>
          </w:p>
        </w:tc>
        <w:tc>
          <w:tcPr>
            <w:tcW w:w="1791" w:type="dxa"/>
            <w:tcBorders>
              <w:top w:val="single" w:sz="4" w:space="0" w:color="auto"/>
              <w:left w:val="single" w:sz="4" w:space="0" w:color="auto"/>
              <w:bottom w:val="single" w:sz="4" w:space="0" w:color="auto"/>
              <w:right w:val="single" w:sz="4" w:space="0" w:color="auto"/>
            </w:tcBorders>
          </w:tcPr>
          <w:p w14:paraId="1B6285A6" w14:textId="77777777" w:rsidR="00881009" w:rsidRPr="00B55E3E" w:rsidRDefault="00881009" w:rsidP="00771058">
            <w:pPr>
              <w:pStyle w:val="TAL"/>
            </w:pPr>
            <w:r w:rsidRPr="00B55E3E">
              <w:t>No action.</w:t>
            </w:r>
          </w:p>
        </w:tc>
      </w:tr>
      <w:tr w:rsidR="00C148E4" w:rsidRPr="00B55E3E" w14:paraId="1968FC7F"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7CCEB4D0" w14:textId="16609B1D" w:rsidR="00DB6B82" w:rsidRPr="00B55E3E" w:rsidRDefault="00DB6B82" w:rsidP="00DB6B82">
            <w:pPr>
              <w:pStyle w:val="TAL"/>
              <w:rPr>
                <w:lang w:eastAsia="en-GB"/>
              </w:rPr>
            </w:pPr>
            <w:r w:rsidRPr="00B55E3E">
              <w:rPr>
                <w:lang w:eastAsia="en-GB"/>
              </w:rPr>
              <w:t>T346</w:t>
            </w:r>
            <w:r w:rsidR="00BE1D2B" w:rsidRPr="00B55E3E">
              <w:rPr>
                <w:lang w:eastAsia="en-GB"/>
              </w:rPr>
              <w:t>i</w:t>
            </w:r>
          </w:p>
        </w:tc>
        <w:tc>
          <w:tcPr>
            <w:tcW w:w="2986" w:type="dxa"/>
            <w:tcBorders>
              <w:top w:val="single" w:sz="4" w:space="0" w:color="auto"/>
              <w:left w:val="single" w:sz="4" w:space="0" w:color="auto"/>
              <w:bottom w:val="single" w:sz="4" w:space="0" w:color="auto"/>
              <w:right w:val="single" w:sz="4" w:space="0" w:color="auto"/>
            </w:tcBorders>
          </w:tcPr>
          <w:p w14:paraId="20FB8E32" w14:textId="5BB781E7" w:rsidR="00DB6B82" w:rsidRPr="00B55E3E" w:rsidRDefault="00DB6B82" w:rsidP="00DB6B82">
            <w:pPr>
              <w:pStyle w:val="TAL"/>
              <w:rPr>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scg-DeactivationPreference</w:t>
            </w:r>
          </w:p>
        </w:tc>
        <w:tc>
          <w:tcPr>
            <w:tcW w:w="3276" w:type="dxa"/>
            <w:tcBorders>
              <w:top w:val="single" w:sz="4" w:space="0" w:color="auto"/>
              <w:left w:val="single" w:sz="4" w:space="0" w:color="auto"/>
              <w:bottom w:val="single" w:sz="4" w:space="0" w:color="auto"/>
              <w:right w:val="single" w:sz="4" w:space="0" w:color="auto"/>
            </w:tcBorders>
          </w:tcPr>
          <w:p w14:paraId="6D8ADDAB" w14:textId="572DD929" w:rsidR="00DB6B82" w:rsidRPr="00B55E3E" w:rsidRDefault="00DB6B82" w:rsidP="00DB6B82">
            <w:pPr>
              <w:pStyle w:val="TAL"/>
              <w:rPr>
                <w:lang w:eastAsia="en-GB"/>
              </w:rPr>
            </w:pPr>
            <w:r w:rsidRPr="00B55E3E">
              <w:rPr>
                <w:lang w:eastAsia="en-GB"/>
              </w:rPr>
              <w:t xml:space="preserve">Upon </w:t>
            </w:r>
            <w:r w:rsidR="00627E02" w:rsidRPr="00B55E3E">
              <w:rPr>
                <w:lang w:eastAsia="en-GB"/>
              </w:rPr>
              <w:t xml:space="preserve">releasing </w:t>
            </w:r>
            <w:r w:rsidR="00627E02" w:rsidRPr="00B55E3E">
              <w:rPr>
                <w:i/>
                <w:lang w:eastAsia="en-GB"/>
              </w:rPr>
              <w:t>scg-DeactivationPreferenceConfig</w:t>
            </w:r>
            <w:r w:rsidR="00627E02" w:rsidRPr="00B55E3E">
              <w:rPr>
                <w:lang w:eastAsia="en-GB"/>
              </w:rPr>
              <w:t xml:space="preserve"> during </w:t>
            </w:r>
            <w:r w:rsidRPr="00B55E3E">
              <w:rPr>
                <w:lang w:eastAsia="en-GB"/>
              </w:rPr>
              <w:t xml:space="preserve">RRC connection re-establishment/resume or upon receiving </w:t>
            </w:r>
            <w:r w:rsidRPr="00B55E3E">
              <w:rPr>
                <w:i/>
                <w:lang w:eastAsia="en-GB"/>
              </w:rPr>
              <w:t>scg-DeactivationPreferenceConfig</w:t>
            </w:r>
            <w:r w:rsidRPr="00B55E3E">
              <w:rPr>
                <w:lang w:eastAsia="en-GB"/>
              </w:rPr>
              <w:t xml:space="preserve"> set to </w:t>
            </w:r>
            <w:r w:rsidRPr="00B55E3E">
              <w:rPr>
                <w:i/>
                <w:lang w:eastAsia="en-GB"/>
              </w:rPr>
              <w:t>release</w:t>
            </w:r>
            <w:r w:rsidRPr="00B55E3E">
              <w:rPr>
                <w:lang w:eastAsia="en-GB"/>
              </w:rPr>
              <w:t>.</w:t>
            </w:r>
          </w:p>
        </w:tc>
        <w:tc>
          <w:tcPr>
            <w:tcW w:w="1791" w:type="dxa"/>
            <w:tcBorders>
              <w:top w:val="single" w:sz="4" w:space="0" w:color="auto"/>
              <w:left w:val="single" w:sz="4" w:space="0" w:color="auto"/>
              <w:bottom w:val="single" w:sz="4" w:space="0" w:color="auto"/>
              <w:right w:val="single" w:sz="4" w:space="0" w:color="auto"/>
            </w:tcBorders>
          </w:tcPr>
          <w:p w14:paraId="0366CA3B" w14:textId="45C1ECDC" w:rsidR="00DB6B82" w:rsidRPr="00B55E3E" w:rsidRDefault="00DB6B82" w:rsidP="00DB6B82">
            <w:pPr>
              <w:pStyle w:val="TAL"/>
              <w:rPr>
                <w:lang w:eastAsia="en-GB"/>
              </w:rPr>
            </w:pPr>
            <w:r w:rsidRPr="00B55E3E">
              <w:rPr>
                <w:lang w:eastAsia="en-GB"/>
              </w:rPr>
              <w:t>No action.</w:t>
            </w:r>
          </w:p>
        </w:tc>
      </w:tr>
      <w:tr w:rsidR="00C148E4" w:rsidRPr="00B55E3E" w14:paraId="0CFB6EAB"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33FC5EF2" w14:textId="03EA35C3" w:rsidR="00A73A2D" w:rsidRPr="00B55E3E" w:rsidRDefault="00881009" w:rsidP="00A73A2D">
            <w:pPr>
              <w:pStyle w:val="TAL"/>
              <w:rPr>
                <w:lang w:eastAsia="en-GB"/>
              </w:rPr>
            </w:pPr>
            <w:r w:rsidRPr="00B55E3E">
              <w:rPr>
                <w:lang w:eastAsia="en-GB"/>
              </w:rPr>
              <w:lastRenderedPageBreak/>
              <w:t>T346j</w:t>
            </w:r>
            <w:r w:rsidR="00A73A2D" w:rsidRPr="00B55E3E">
              <w:rPr>
                <w:lang w:eastAsia="en-GB"/>
              </w:rPr>
              <w:t xml:space="preserve"> (</w:t>
            </w:r>
            <w:r w:rsidR="00A73A2D" w:rsidRPr="00B55E3E">
              <w:rPr>
                <w:rFonts w:eastAsia="바탕"/>
                <w:noProof/>
                <w:lang w:eastAsia="en-GB"/>
              </w:rPr>
              <w:t>The UE maintains one instance of this timer per cell group</w:t>
            </w:r>
            <w:r w:rsidR="00A73A2D"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tcPr>
          <w:p w14:paraId="73D340E7" w14:textId="75ADA429" w:rsidR="00A73A2D" w:rsidRPr="00B55E3E" w:rsidRDefault="00A73A2D" w:rsidP="00A73A2D">
            <w:pPr>
              <w:pStyle w:val="TAL"/>
              <w:rPr>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rlm-RelaxationReportingConfig</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tcPr>
          <w:p w14:paraId="0A6DD9B4" w14:textId="217FA89D" w:rsidR="00A73A2D" w:rsidRPr="00B55E3E" w:rsidRDefault="00A73A2D" w:rsidP="00A73A2D">
            <w:pPr>
              <w:pStyle w:val="TAL"/>
              <w:rPr>
                <w:lang w:eastAsia="en-GB"/>
              </w:rPr>
            </w:pPr>
            <w:r w:rsidRPr="00B55E3E">
              <w:rPr>
                <w:lang w:eastAsia="en-GB"/>
              </w:rPr>
              <w:t xml:space="preserve">Upon </w:t>
            </w:r>
            <w:r w:rsidRPr="00B55E3E">
              <w:rPr>
                <w:rFonts w:eastAsia="SimSun"/>
              </w:rPr>
              <w:t xml:space="preserve">releasing </w:t>
            </w:r>
            <w:r w:rsidRPr="00B55E3E">
              <w:rPr>
                <w:i/>
                <w:lang w:eastAsia="en-GB"/>
              </w:rPr>
              <w:t>rlm-RelaxationReportingConfig</w:t>
            </w:r>
            <w:r w:rsidRPr="00B55E3E">
              <w:rPr>
                <w:rFonts w:eastAsia="SimSun"/>
              </w:rPr>
              <w:t xml:space="preserve"> during </w:t>
            </w:r>
            <w:r w:rsidRPr="00B55E3E">
              <w:rPr>
                <w:lang w:eastAsia="en-GB"/>
              </w:rPr>
              <w:t xml:space="preserve">the connection re-establishment/resume procedures, upon receiving </w:t>
            </w:r>
            <w:r w:rsidRPr="00B55E3E">
              <w:rPr>
                <w:i/>
                <w:lang w:eastAsia="en-GB"/>
              </w:rPr>
              <w:t xml:space="preserve">rlm-RelaxationReportingConfig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tcPr>
          <w:p w14:paraId="33458491" w14:textId="39746248" w:rsidR="00A73A2D" w:rsidRPr="00B55E3E" w:rsidRDefault="00A73A2D" w:rsidP="00A73A2D">
            <w:pPr>
              <w:pStyle w:val="TAL"/>
              <w:rPr>
                <w:lang w:eastAsia="en-GB"/>
              </w:rPr>
            </w:pPr>
            <w:r w:rsidRPr="00B55E3E">
              <w:rPr>
                <w:lang w:eastAsia="en-GB"/>
              </w:rPr>
              <w:t>No action.</w:t>
            </w:r>
          </w:p>
        </w:tc>
      </w:tr>
      <w:tr w:rsidR="00C148E4" w:rsidRPr="00B55E3E" w14:paraId="2A3A7E19"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1DAE7ADB" w14:textId="39C209B4" w:rsidR="00A73A2D" w:rsidRPr="00B55E3E" w:rsidRDefault="00881009" w:rsidP="00A73A2D">
            <w:pPr>
              <w:pStyle w:val="TAL"/>
              <w:rPr>
                <w:lang w:eastAsia="en-GB"/>
              </w:rPr>
            </w:pPr>
            <w:r w:rsidRPr="00B55E3E">
              <w:rPr>
                <w:lang w:eastAsia="en-GB"/>
              </w:rPr>
              <w:t>T346k</w:t>
            </w:r>
            <w:r w:rsidR="00A73A2D" w:rsidRPr="00B55E3E">
              <w:rPr>
                <w:lang w:eastAsia="en-GB"/>
              </w:rPr>
              <w:t xml:space="preserve"> (</w:t>
            </w:r>
            <w:r w:rsidR="00A73A2D" w:rsidRPr="00B55E3E">
              <w:rPr>
                <w:rFonts w:eastAsia="바탕"/>
                <w:noProof/>
                <w:lang w:eastAsia="en-GB"/>
              </w:rPr>
              <w:t>The UE maintains one instance of this timer per cell group</w:t>
            </w:r>
            <w:r w:rsidR="00A73A2D" w:rsidRPr="00B55E3E">
              <w:rPr>
                <w:lang w:eastAsia="en-GB"/>
              </w:rPr>
              <w:t>)</w:t>
            </w:r>
          </w:p>
        </w:tc>
        <w:tc>
          <w:tcPr>
            <w:tcW w:w="2986" w:type="dxa"/>
            <w:tcBorders>
              <w:top w:val="single" w:sz="4" w:space="0" w:color="auto"/>
              <w:left w:val="single" w:sz="4" w:space="0" w:color="auto"/>
              <w:bottom w:val="single" w:sz="4" w:space="0" w:color="auto"/>
              <w:right w:val="single" w:sz="4" w:space="0" w:color="auto"/>
            </w:tcBorders>
          </w:tcPr>
          <w:p w14:paraId="49ABDFA7" w14:textId="5B31B0A3" w:rsidR="00A73A2D" w:rsidRPr="00B55E3E" w:rsidRDefault="00A73A2D" w:rsidP="00A73A2D">
            <w:pPr>
              <w:pStyle w:val="TAL"/>
              <w:rPr>
                <w:lang w:eastAsia="en-GB"/>
              </w:rPr>
            </w:pPr>
            <w:r w:rsidRPr="00B55E3E">
              <w:rPr>
                <w:lang w:eastAsia="en-GB"/>
              </w:rPr>
              <w:t xml:space="preserve">Upon transmitting </w:t>
            </w:r>
            <w:r w:rsidRPr="00B55E3E">
              <w:rPr>
                <w:i/>
                <w:lang w:eastAsia="en-GB"/>
              </w:rPr>
              <w:t>UEAssistanceInformation</w:t>
            </w:r>
            <w:r w:rsidRPr="00B55E3E">
              <w:rPr>
                <w:lang w:eastAsia="en-GB"/>
              </w:rPr>
              <w:t xml:space="preserve"> message with </w:t>
            </w:r>
            <w:r w:rsidRPr="00B55E3E">
              <w:rPr>
                <w:i/>
                <w:lang w:eastAsia="en-GB"/>
              </w:rPr>
              <w:t>bfd-RelaxationReportingConfig</w:t>
            </w:r>
            <w:r w:rsidRPr="00B55E3E">
              <w:rPr>
                <w:lang w:eastAsia="en-GB"/>
              </w:rPr>
              <w:t>.</w:t>
            </w:r>
          </w:p>
        </w:tc>
        <w:tc>
          <w:tcPr>
            <w:tcW w:w="3276" w:type="dxa"/>
            <w:tcBorders>
              <w:top w:val="single" w:sz="4" w:space="0" w:color="auto"/>
              <w:left w:val="single" w:sz="4" w:space="0" w:color="auto"/>
              <w:bottom w:val="single" w:sz="4" w:space="0" w:color="auto"/>
              <w:right w:val="single" w:sz="4" w:space="0" w:color="auto"/>
            </w:tcBorders>
          </w:tcPr>
          <w:p w14:paraId="61AFD711" w14:textId="1C523CAD" w:rsidR="00A73A2D" w:rsidRPr="00B55E3E" w:rsidRDefault="00A73A2D" w:rsidP="00A73A2D">
            <w:pPr>
              <w:pStyle w:val="TAL"/>
              <w:rPr>
                <w:lang w:eastAsia="en-GB"/>
              </w:rPr>
            </w:pPr>
            <w:r w:rsidRPr="00B55E3E">
              <w:rPr>
                <w:lang w:eastAsia="en-GB"/>
              </w:rPr>
              <w:t xml:space="preserve">Upon </w:t>
            </w:r>
            <w:r w:rsidRPr="00B55E3E">
              <w:rPr>
                <w:rFonts w:eastAsia="SimSun"/>
              </w:rPr>
              <w:t xml:space="preserve">releasing </w:t>
            </w:r>
            <w:r w:rsidRPr="00B55E3E">
              <w:rPr>
                <w:i/>
                <w:lang w:eastAsia="en-GB"/>
              </w:rPr>
              <w:t>bfd-RelaxationReportingConfig</w:t>
            </w:r>
            <w:r w:rsidRPr="00B55E3E">
              <w:rPr>
                <w:rFonts w:eastAsia="SimSun"/>
              </w:rPr>
              <w:t xml:space="preserve"> during </w:t>
            </w:r>
            <w:r w:rsidRPr="00B55E3E">
              <w:rPr>
                <w:lang w:eastAsia="en-GB"/>
              </w:rPr>
              <w:t xml:space="preserve">the connection re-establishment/resume procedures, upon receiving </w:t>
            </w:r>
            <w:r w:rsidRPr="00B55E3E">
              <w:rPr>
                <w:i/>
                <w:lang w:eastAsia="en-GB"/>
              </w:rPr>
              <w:t xml:space="preserve">bfd-RelaxationReportingConfig </w:t>
            </w:r>
            <w:r w:rsidRPr="00B55E3E">
              <w:rPr>
                <w:lang w:eastAsia="en-GB"/>
              </w:rPr>
              <w:t xml:space="preserve">set to </w:t>
            </w:r>
            <w:r w:rsidRPr="00B55E3E">
              <w:rPr>
                <w:i/>
                <w:lang w:eastAsia="en-GB"/>
              </w:rPr>
              <w:t>release</w:t>
            </w:r>
            <w:r w:rsidRPr="00B55E3E">
              <w:rPr>
                <w:lang w:eastAsia="en-GB"/>
              </w:rPr>
              <w:t>, or upon performing MR-DC release</w:t>
            </w:r>
            <w:r w:rsidRPr="00B55E3E">
              <w:rPr>
                <w:rFonts w:eastAsia="SimSun"/>
                <w:i/>
                <w:lang w:eastAsia="zh-CN"/>
              </w:rPr>
              <w:t>.</w:t>
            </w:r>
          </w:p>
        </w:tc>
        <w:tc>
          <w:tcPr>
            <w:tcW w:w="1791" w:type="dxa"/>
            <w:tcBorders>
              <w:top w:val="single" w:sz="4" w:space="0" w:color="auto"/>
              <w:left w:val="single" w:sz="4" w:space="0" w:color="auto"/>
              <w:bottom w:val="single" w:sz="4" w:space="0" w:color="auto"/>
              <w:right w:val="single" w:sz="4" w:space="0" w:color="auto"/>
            </w:tcBorders>
          </w:tcPr>
          <w:p w14:paraId="31DA995E" w14:textId="19EE7C10" w:rsidR="00A73A2D" w:rsidRPr="00B55E3E" w:rsidRDefault="00A73A2D" w:rsidP="00A73A2D">
            <w:pPr>
              <w:pStyle w:val="TAL"/>
              <w:rPr>
                <w:lang w:eastAsia="en-GB"/>
              </w:rPr>
            </w:pPr>
            <w:r w:rsidRPr="00B55E3E">
              <w:rPr>
                <w:lang w:eastAsia="en-GB"/>
              </w:rPr>
              <w:t>No action.</w:t>
            </w:r>
          </w:p>
        </w:tc>
      </w:tr>
      <w:tr w:rsidR="00C148E4" w:rsidRPr="00B55E3E" w14:paraId="06295460" w14:textId="77777777" w:rsidTr="00515938">
        <w:trPr>
          <w:cantSplit/>
        </w:trPr>
        <w:tc>
          <w:tcPr>
            <w:tcW w:w="1022" w:type="dxa"/>
            <w:tcBorders>
              <w:top w:val="single" w:sz="4" w:space="0" w:color="auto"/>
              <w:left w:val="single" w:sz="4" w:space="0" w:color="auto"/>
              <w:bottom w:val="single" w:sz="4" w:space="0" w:color="auto"/>
              <w:right w:val="single" w:sz="4" w:space="0" w:color="auto"/>
            </w:tcBorders>
          </w:tcPr>
          <w:p w14:paraId="37681045" w14:textId="77777777" w:rsidR="00394471" w:rsidRPr="00B55E3E" w:rsidRDefault="00394471" w:rsidP="00964CC4">
            <w:pPr>
              <w:pStyle w:val="TAL"/>
              <w:rPr>
                <w:lang w:eastAsia="en-GB"/>
              </w:rPr>
            </w:pPr>
            <w:r w:rsidRPr="00B55E3E">
              <w:rPr>
                <w:lang w:eastAsia="en-GB"/>
              </w:rPr>
              <w:t>T350</w:t>
            </w:r>
          </w:p>
        </w:tc>
        <w:tc>
          <w:tcPr>
            <w:tcW w:w="2986" w:type="dxa"/>
            <w:tcBorders>
              <w:top w:val="single" w:sz="4" w:space="0" w:color="auto"/>
              <w:left w:val="single" w:sz="4" w:space="0" w:color="auto"/>
              <w:bottom w:val="single" w:sz="4" w:space="0" w:color="auto"/>
              <w:right w:val="single" w:sz="4" w:space="0" w:color="auto"/>
            </w:tcBorders>
          </w:tcPr>
          <w:p w14:paraId="2E44FC90" w14:textId="77777777" w:rsidR="00394471" w:rsidRPr="00B55E3E" w:rsidRDefault="00394471" w:rsidP="00964CC4">
            <w:pPr>
              <w:pStyle w:val="TAL"/>
              <w:rPr>
                <w:lang w:eastAsia="en-GB"/>
              </w:rPr>
            </w:pPr>
            <w:r w:rsidRPr="00B55E3E">
              <w:rPr>
                <w:rFonts w:eastAsia="바탕"/>
                <w:noProof/>
                <w:lang w:eastAsia="en-GB"/>
              </w:rPr>
              <w:t xml:space="preserve">Upon transmitting </w:t>
            </w:r>
            <w:r w:rsidRPr="00B55E3E">
              <w:rPr>
                <w:rFonts w:eastAsia="바탕"/>
                <w:i/>
                <w:iCs/>
                <w:noProof/>
                <w:lang w:eastAsia="en-GB"/>
              </w:rPr>
              <w:t>DedicatedSIBRequest</w:t>
            </w:r>
            <w:r w:rsidRPr="00B55E3E">
              <w:rPr>
                <w:rFonts w:eastAsia="바탕"/>
                <w:noProof/>
                <w:lang w:eastAsia="en-GB"/>
              </w:rPr>
              <w:t xml:space="preserve"> message with </w:t>
            </w:r>
            <w:r w:rsidRPr="00B55E3E">
              <w:rPr>
                <w:rFonts w:eastAsia="바탕"/>
                <w:i/>
                <w:iCs/>
                <w:noProof/>
                <w:lang w:eastAsia="en-GB"/>
              </w:rPr>
              <w:t xml:space="preserve">requestedSIB-List </w:t>
            </w:r>
            <w:r w:rsidRPr="00B55E3E">
              <w:rPr>
                <w:rFonts w:eastAsia="바탕"/>
                <w:noProof/>
                <w:lang w:eastAsia="en-GB"/>
              </w:rPr>
              <w:t>and/or</w:t>
            </w:r>
            <w:r w:rsidRPr="00B55E3E">
              <w:rPr>
                <w:rFonts w:eastAsia="바탕"/>
                <w:i/>
                <w:iCs/>
                <w:noProof/>
                <w:lang w:eastAsia="en-GB"/>
              </w:rPr>
              <w:t xml:space="preserve">  requestedPosSIB-List</w:t>
            </w:r>
            <w:r w:rsidRPr="00B55E3E">
              <w:rPr>
                <w:rFonts w:eastAsia="바탕"/>
                <w:noProof/>
                <w:lang w:eastAsia="en-GB"/>
              </w:rPr>
              <w:t>.</w:t>
            </w:r>
          </w:p>
        </w:tc>
        <w:tc>
          <w:tcPr>
            <w:tcW w:w="3276" w:type="dxa"/>
            <w:tcBorders>
              <w:top w:val="single" w:sz="4" w:space="0" w:color="auto"/>
              <w:left w:val="single" w:sz="4" w:space="0" w:color="auto"/>
              <w:bottom w:val="single" w:sz="4" w:space="0" w:color="auto"/>
              <w:right w:val="single" w:sz="4" w:space="0" w:color="auto"/>
            </w:tcBorders>
          </w:tcPr>
          <w:p w14:paraId="2799DD75" w14:textId="2709A555" w:rsidR="00394471" w:rsidRPr="00B55E3E" w:rsidRDefault="00394471" w:rsidP="00964CC4">
            <w:pPr>
              <w:pStyle w:val="TAL"/>
              <w:rPr>
                <w:lang w:eastAsia="en-GB"/>
              </w:rPr>
            </w:pPr>
            <w:r w:rsidRPr="00B55E3E">
              <w:rPr>
                <w:lang w:eastAsia="en-GB"/>
              </w:rPr>
              <w:t xml:space="preserve">Upon acquiring the requested SIB(s) or posSIB(s), upon </w:t>
            </w:r>
            <w:r w:rsidRPr="00B55E3E">
              <w:rPr>
                <w:rFonts w:eastAsia="SimSun"/>
              </w:rPr>
              <w:t xml:space="preserve">releasing </w:t>
            </w:r>
            <w:r w:rsidRPr="00B55E3E">
              <w:rPr>
                <w:i/>
                <w:iCs/>
                <w:lang w:eastAsia="en-GB"/>
              </w:rPr>
              <w:t>onDemandSIB-Request</w:t>
            </w:r>
            <w:r w:rsidRPr="00B55E3E">
              <w:rPr>
                <w:lang w:eastAsia="en-GB"/>
              </w:rPr>
              <w:t xml:space="preserve"> </w:t>
            </w:r>
            <w:r w:rsidRPr="00B55E3E">
              <w:rPr>
                <w:rFonts w:eastAsia="SimSun"/>
              </w:rPr>
              <w:t xml:space="preserve">during </w:t>
            </w:r>
            <w:r w:rsidRPr="00B55E3E">
              <w:rPr>
                <w:lang w:eastAsia="en-GB"/>
              </w:rPr>
              <w:t xml:space="preserve">the connection re-establishment procedures, upon receiving </w:t>
            </w:r>
            <w:r w:rsidRPr="00B55E3E">
              <w:rPr>
                <w:i/>
                <w:iCs/>
                <w:lang w:eastAsia="en-GB"/>
              </w:rPr>
              <w:t>onDemandSIB-Request</w:t>
            </w:r>
            <w:r w:rsidRPr="00B55E3E">
              <w:rPr>
                <w:lang w:eastAsia="en-GB"/>
              </w:rPr>
              <w:t xml:space="preserve"> set to release, </w:t>
            </w:r>
            <w:r w:rsidR="00142A9B" w:rsidRPr="00B55E3E">
              <w:rPr>
                <w:rFonts w:eastAsia="SimSun"/>
                <w:lang w:eastAsia="zh-CN"/>
              </w:rPr>
              <w:t xml:space="preserve">upon reception of </w:t>
            </w:r>
            <w:r w:rsidR="00142A9B" w:rsidRPr="00B55E3E">
              <w:rPr>
                <w:rFonts w:eastAsia="SimSun"/>
                <w:i/>
                <w:iCs/>
                <w:lang w:eastAsia="zh-CN"/>
              </w:rPr>
              <w:t xml:space="preserve">RRCRelease </w:t>
            </w:r>
            <w:r w:rsidRPr="00B55E3E">
              <w:rPr>
                <w:lang w:eastAsia="en-GB"/>
              </w:rPr>
              <w:t>or upon successful change of PCell while in RRC_CONNECTED.</w:t>
            </w:r>
          </w:p>
        </w:tc>
        <w:tc>
          <w:tcPr>
            <w:tcW w:w="1791" w:type="dxa"/>
            <w:tcBorders>
              <w:top w:val="single" w:sz="4" w:space="0" w:color="auto"/>
              <w:left w:val="single" w:sz="4" w:space="0" w:color="auto"/>
              <w:bottom w:val="single" w:sz="4" w:space="0" w:color="auto"/>
              <w:right w:val="single" w:sz="4" w:space="0" w:color="auto"/>
            </w:tcBorders>
          </w:tcPr>
          <w:p w14:paraId="54D18D5F" w14:textId="77777777" w:rsidR="00394471" w:rsidRPr="00B55E3E" w:rsidRDefault="00394471" w:rsidP="00964CC4">
            <w:pPr>
              <w:pStyle w:val="TAL"/>
              <w:rPr>
                <w:lang w:eastAsia="en-GB"/>
              </w:rPr>
            </w:pPr>
            <w:r w:rsidRPr="00B55E3E">
              <w:rPr>
                <w:rFonts w:eastAsia="바탕"/>
                <w:noProof/>
                <w:lang w:eastAsia="en-GB"/>
              </w:rPr>
              <w:t>No action</w:t>
            </w:r>
          </w:p>
        </w:tc>
      </w:tr>
      <w:tr w:rsidR="00C148E4" w:rsidRPr="00B55E3E" w14:paraId="23D2E5EE"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7A9698B3" w14:textId="77777777" w:rsidR="00394471" w:rsidRPr="00B55E3E" w:rsidRDefault="00394471" w:rsidP="00964CC4">
            <w:pPr>
              <w:pStyle w:val="TAL"/>
              <w:rPr>
                <w:lang w:eastAsia="en-GB"/>
              </w:rPr>
            </w:pPr>
            <w:r w:rsidRPr="00B55E3E">
              <w:rPr>
                <w:lang w:eastAsia="en-GB"/>
              </w:rPr>
              <w:t>T380</w:t>
            </w:r>
          </w:p>
        </w:tc>
        <w:tc>
          <w:tcPr>
            <w:tcW w:w="2986" w:type="dxa"/>
            <w:tcBorders>
              <w:top w:val="single" w:sz="4" w:space="0" w:color="auto"/>
              <w:left w:val="single" w:sz="4" w:space="0" w:color="auto"/>
              <w:bottom w:val="single" w:sz="4" w:space="0" w:color="auto"/>
              <w:right w:val="single" w:sz="4" w:space="0" w:color="auto"/>
            </w:tcBorders>
            <w:hideMark/>
          </w:tcPr>
          <w:p w14:paraId="7E6D0335" w14:textId="77777777" w:rsidR="00394471" w:rsidRPr="00B55E3E" w:rsidRDefault="00394471" w:rsidP="00964CC4">
            <w:pPr>
              <w:pStyle w:val="TAL"/>
              <w:rPr>
                <w:lang w:eastAsia="en-GB"/>
              </w:rPr>
            </w:pPr>
            <w:r w:rsidRPr="00B55E3E">
              <w:rPr>
                <w:rFonts w:eastAsia="바탕"/>
                <w:noProof/>
                <w:lang w:eastAsia="en-GB"/>
              </w:rPr>
              <w:t xml:space="preserve">Upon reception of t380 in </w:t>
            </w:r>
            <w:r w:rsidRPr="00B55E3E">
              <w:rPr>
                <w:rFonts w:eastAsia="바탕"/>
                <w:i/>
                <w:noProof/>
                <w:lang w:eastAsia="en-GB"/>
              </w:rPr>
              <w:t>RRCRelease.</w:t>
            </w:r>
          </w:p>
        </w:tc>
        <w:tc>
          <w:tcPr>
            <w:tcW w:w="3276" w:type="dxa"/>
            <w:tcBorders>
              <w:top w:val="single" w:sz="4" w:space="0" w:color="auto"/>
              <w:left w:val="single" w:sz="4" w:space="0" w:color="auto"/>
              <w:bottom w:val="single" w:sz="4" w:space="0" w:color="auto"/>
              <w:right w:val="single" w:sz="4" w:space="0" w:color="auto"/>
            </w:tcBorders>
          </w:tcPr>
          <w:p w14:paraId="372115F2" w14:textId="77777777" w:rsidR="00394471" w:rsidRPr="00B55E3E" w:rsidRDefault="00394471" w:rsidP="00964CC4">
            <w:pPr>
              <w:pStyle w:val="TAL"/>
              <w:rPr>
                <w:rFonts w:eastAsia="MS Mincho"/>
                <w:lang w:eastAsia="sv-SE"/>
              </w:rPr>
            </w:pPr>
            <w:r w:rsidRPr="00B55E3E">
              <w:rPr>
                <w:rFonts w:eastAsia="바탕"/>
                <w:noProof/>
                <w:lang w:eastAsia="en-GB"/>
              </w:rPr>
              <w:t xml:space="preserve">Upon reception of </w:t>
            </w:r>
            <w:r w:rsidRPr="00B55E3E">
              <w:rPr>
                <w:rFonts w:eastAsia="바탕"/>
                <w:i/>
                <w:noProof/>
                <w:lang w:eastAsia="en-GB"/>
              </w:rPr>
              <w:t>RRCResume</w:t>
            </w:r>
            <w:r w:rsidRPr="00B55E3E">
              <w:rPr>
                <w:rFonts w:eastAsia="바탕"/>
                <w:noProof/>
                <w:lang w:eastAsia="en-GB"/>
              </w:rPr>
              <w:t xml:space="preserve">, </w:t>
            </w:r>
            <w:r w:rsidRPr="00B55E3E">
              <w:rPr>
                <w:rFonts w:eastAsia="바탕"/>
                <w:i/>
                <w:noProof/>
                <w:lang w:eastAsia="en-GB"/>
              </w:rPr>
              <w:t>RRCSetup</w:t>
            </w:r>
            <w:r w:rsidRPr="00B55E3E">
              <w:rPr>
                <w:rFonts w:eastAsia="바탕"/>
                <w:noProof/>
                <w:lang w:eastAsia="en-GB"/>
              </w:rPr>
              <w:t xml:space="preserve"> or </w:t>
            </w:r>
            <w:r w:rsidRPr="00B55E3E">
              <w:rPr>
                <w:rFonts w:eastAsia="바탕"/>
                <w:i/>
                <w:noProof/>
                <w:lang w:eastAsia="en-GB"/>
              </w:rPr>
              <w:t>RRCRelease</w:t>
            </w:r>
            <w:r w:rsidRPr="00B55E3E">
              <w:rPr>
                <w:rFonts w:eastAsia="바탕"/>
                <w:noProof/>
                <w:lang w:eastAsia="en-GB"/>
              </w:rPr>
              <w:t>.</w:t>
            </w:r>
          </w:p>
        </w:tc>
        <w:tc>
          <w:tcPr>
            <w:tcW w:w="1791" w:type="dxa"/>
            <w:tcBorders>
              <w:top w:val="single" w:sz="4" w:space="0" w:color="auto"/>
              <w:left w:val="single" w:sz="4" w:space="0" w:color="auto"/>
              <w:bottom w:val="single" w:sz="4" w:space="0" w:color="auto"/>
              <w:right w:val="single" w:sz="4" w:space="0" w:color="auto"/>
            </w:tcBorders>
            <w:hideMark/>
          </w:tcPr>
          <w:p w14:paraId="0B53AAFA" w14:textId="77777777" w:rsidR="00394471" w:rsidRPr="00B55E3E" w:rsidRDefault="00394471" w:rsidP="00964CC4">
            <w:pPr>
              <w:pStyle w:val="TAL"/>
              <w:rPr>
                <w:lang w:eastAsia="en-GB"/>
              </w:rPr>
            </w:pPr>
            <w:r w:rsidRPr="00B55E3E">
              <w:rPr>
                <w:rFonts w:eastAsia="바탕"/>
                <w:noProof/>
                <w:lang w:eastAsia="en-GB"/>
              </w:rPr>
              <w:t>Perform the actions as specified in 5.3.13.</w:t>
            </w:r>
          </w:p>
        </w:tc>
      </w:tr>
      <w:tr w:rsidR="00C148E4" w:rsidRPr="00B55E3E" w14:paraId="4ADC5051"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6CCB9C46" w14:textId="77777777" w:rsidR="00394471" w:rsidRPr="00B55E3E" w:rsidRDefault="00394471" w:rsidP="00964CC4">
            <w:pPr>
              <w:pStyle w:val="TAL"/>
              <w:rPr>
                <w:lang w:eastAsia="en-GB"/>
              </w:rPr>
            </w:pPr>
            <w:r w:rsidRPr="00B55E3E">
              <w:rPr>
                <w:lang w:eastAsia="en-GB"/>
              </w:rPr>
              <w:t>T390</w:t>
            </w:r>
          </w:p>
        </w:tc>
        <w:tc>
          <w:tcPr>
            <w:tcW w:w="2986" w:type="dxa"/>
            <w:tcBorders>
              <w:top w:val="single" w:sz="4" w:space="0" w:color="auto"/>
              <w:left w:val="single" w:sz="4" w:space="0" w:color="auto"/>
              <w:bottom w:val="single" w:sz="4" w:space="0" w:color="auto"/>
              <w:right w:val="single" w:sz="4" w:space="0" w:color="auto"/>
            </w:tcBorders>
            <w:hideMark/>
          </w:tcPr>
          <w:p w14:paraId="5A3707D7" w14:textId="77777777" w:rsidR="00394471" w:rsidRPr="00B55E3E" w:rsidRDefault="00394471" w:rsidP="00964CC4">
            <w:pPr>
              <w:pStyle w:val="TAL"/>
              <w:rPr>
                <w:rFonts w:eastAsia="바탕"/>
                <w:noProof/>
                <w:lang w:eastAsia="en-GB"/>
              </w:rPr>
            </w:pPr>
            <w:r w:rsidRPr="00B55E3E">
              <w:rPr>
                <w:rFonts w:eastAsia="바탕"/>
                <w:noProof/>
                <w:lang w:eastAsia="en-GB"/>
              </w:rPr>
              <w:t>When access attempt is barred at access barring check for an Access Category. The UE maintains one instance of this timer per Access Category.</w:t>
            </w:r>
          </w:p>
        </w:tc>
        <w:tc>
          <w:tcPr>
            <w:tcW w:w="3276" w:type="dxa"/>
            <w:tcBorders>
              <w:top w:val="single" w:sz="4" w:space="0" w:color="auto"/>
              <w:left w:val="single" w:sz="4" w:space="0" w:color="auto"/>
              <w:bottom w:val="single" w:sz="4" w:space="0" w:color="auto"/>
              <w:right w:val="single" w:sz="4" w:space="0" w:color="auto"/>
            </w:tcBorders>
            <w:hideMark/>
          </w:tcPr>
          <w:p w14:paraId="0C3497DA" w14:textId="02A472BD" w:rsidR="00394471" w:rsidRPr="00B55E3E" w:rsidRDefault="00394471" w:rsidP="00964CC4">
            <w:pPr>
              <w:pStyle w:val="TAL"/>
              <w:rPr>
                <w:rFonts w:eastAsia="바탕"/>
                <w:noProof/>
                <w:lang w:eastAsia="en-GB"/>
              </w:rPr>
            </w:pPr>
            <w:r w:rsidRPr="00B55E3E">
              <w:rPr>
                <w:rFonts w:eastAsia="바탕"/>
                <w:noProof/>
                <w:lang w:eastAsia="en-GB"/>
              </w:rPr>
              <w:t>Upon cell (re)selection</w:t>
            </w:r>
            <w:r w:rsidR="00E81DFA" w:rsidRPr="00B55E3E">
              <w:rPr>
                <w:rFonts w:eastAsia="바탕"/>
                <w:noProof/>
                <w:lang w:eastAsia="en-GB"/>
              </w:rPr>
              <w:t>,</w:t>
            </w:r>
            <w:r w:rsidR="00E81DFA" w:rsidRPr="00B55E3E">
              <w:rPr>
                <w:rFonts w:cs="Arial"/>
                <w:lang w:eastAsia="sv-SE"/>
              </w:rPr>
              <w:t xml:space="preserve"> upon relay (re)selection</w:t>
            </w:r>
            <w:r w:rsidRPr="00B55E3E">
              <w:rPr>
                <w:rFonts w:eastAsia="바탕"/>
                <w:noProof/>
                <w:lang w:eastAsia="en-GB"/>
              </w:rPr>
              <w:t xml:space="preserve">, upon entering RRC_CONNECTED, upon reception of </w:t>
            </w:r>
            <w:r w:rsidRPr="00B55E3E">
              <w:rPr>
                <w:rFonts w:eastAsia="바탕"/>
                <w:i/>
                <w:noProof/>
                <w:lang w:eastAsia="en-GB"/>
              </w:rPr>
              <w:t>RRCReconfiguration</w:t>
            </w:r>
            <w:r w:rsidRPr="00B55E3E">
              <w:rPr>
                <w:rFonts w:eastAsia="바탕"/>
                <w:noProof/>
                <w:lang w:eastAsia="en-GB"/>
              </w:rPr>
              <w:t xml:space="preserve"> including </w:t>
            </w:r>
            <w:r w:rsidRPr="00B55E3E">
              <w:rPr>
                <w:rFonts w:eastAsia="바탕"/>
                <w:i/>
                <w:noProof/>
                <w:lang w:eastAsia="en-GB"/>
              </w:rPr>
              <w:t>reconfigurationWithSync</w:t>
            </w:r>
            <w:r w:rsidRPr="00B55E3E">
              <w:rPr>
                <w:rFonts w:eastAsia="바탕"/>
                <w:noProof/>
                <w:lang w:eastAsia="en-GB"/>
              </w:rPr>
              <w:t xml:space="preserve">, upon change of PCell while in RRC_CONNECTED, upon reception of </w:t>
            </w:r>
            <w:r w:rsidRPr="00B55E3E">
              <w:rPr>
                <w:rFonts w:eastAsia="바탕"/>
                <w:i/>
                <w:noProof/>
                <w:lang w:eastAsia="en-GB"/>
              </w:rPr>
              <w:t>MobilityFromNRCommand</w:t>
            </w:r>
            <w:r w:rsidRPr="00B55E3E">
              <w:rPr>
                <w:rFonts w:eastAsia="바탕"/>
                <w:noProof/>
                <w:lang w:eastAsia="en-GB"/>
              </w:rPr>
              <w:t xml:space="preserve">, or upon reception of </w:t>
            </w:r>
            <w:r w:rsidRPr="00B55E3E">
              <w:rPr>
                <w:rFonts w:eastAsia="바탕"/>
                <w:i/>
                <w:noProof/>
                <w:lang w:eastAsia="en-GB"/>
              </w:rPr>
              <w:t>RRCRelease</w:t>
            </w:r>
            <w:r w:rsidRPr="00B55E3E">
              <w:rPr>
                <w:rFonts w:eastAsia="바탕"/>
                <w:noProof/>
                <w:lang w:eastAsia="en-GB"/>
              </w:rPr>
              <w:t>.</w:t>
            </w:r>
          </w:p>
        </w:tc>
        <w:tc>
          <w:tcPr>
            <w:tcW w:w="1791" w:type="dxa"/>
            <w:tcBorders>
              <w:top w:val="single" w:sz="4" w:space="0" w:color="auto"/>
              <w:left w:val="single" w:sz="4" w:space="0" w:color="auto"/>
              <w:bottom w:val="single" w:sz="4" w:space="0" w:color="auto"/>
              <w:right w:val="single" w:sz="4" w:space="0" w:color="auto"/>
            </w:tcBorders>
            <w:hideMark/>
          </w:tcPr>
          <w:p w14:paraId="58B24A61" w14:textId="77777777" w:rsidR="00394471" w:rsidRPr="00B55E3E" w:rsidRDefault="00394471" w:rsidP="00964CC4">
            <w:pPr>
              <w:pStyle w:val="TAL"/>
              <w:rPr>
                <w:rFonts w:eastAsia="바탕"/>
                <w:noProof/>
                <w:lang w:eastAsia="en-GB"/>
              </w:rPr>
            </w:pPr>
            <w:r w:rsidRPr="00B55E3E">
              <w:rPr>
                <w:rFonts w:eastAsia="바탕"/>
                <w:noProof/>
                <w:lang w:eastAsia="en-GB"/>
              </w:rPr>
              <w:t>Perform the actions as specified in 5.3.14.4.</w:t>
            </w:r>
          </w:p>
        </w:tc>
      </w:tr>
      <w:tr w:rsidR="00C148E4" w:rsidRPr="00B55E3E" w14:paraId="633D98B3"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01020E8B" w14:textId="77777777" w:rsidR="00394471" w:rsidRPr="00B55E3E" w:rsidRDefault="00394471" w:rsidP="00964CC4">
            <w:pPr>
              <w:pStyle w:val="TAL"/>
              <w:rPr>
                <w:lang w:eastAsia="en-GB"/>
              </w:rPr>
            </w:pPr>
            <w:r w:rsidRPr="00B55E3E">
              <w:rPr>
                <w:lang w:eastAsia="en-GB"/>
              </w:rPr>
              <w:lastRenderedPageBreak/>
              <w:t>T400</w:t>
            </w:r>
          </w:p>
        </w:tc>
        <w:tc>
          <w:tcPr>
            <w:tcW w:w="2986" w:type="dxa"/>
            <w:tcBorders>
              <w:top w:val="single" w:sz="4" w:space="0" w:color="auto"/>
              <w:left w:val="single" w:sz="4" w:space="0" w:color="auto"/>
              <w:bottom w:val="single" w:sz="4" w:space="0" w:color="auto"/>
              <w:right w:val="single" w:sz="4" w:space="0" w:color="auto"/>
            </w:tcBorders>
            <w:hideMark/>
          </w:tcPr>
          <w:p w14:paraId="46F4992D" w14:textId="77777777" w:rsidR="00394471" w:rsidRPr="00B55E3E" w:rsidRDefault="00394471" w:rsidP="00964CC4">
            <w:pPr>
              <w:pStyle w:val="TAL"/>
              <w:rPr>
                <w:rFonts w:eastAsia="바탕"/>
                <w:noProof/>
                <w:lang w:eastAsia="en-GB"/>
              </w:rPr>
            </w:pPr>
            <w:r w:rsidRPr="00B55E3E">
              <w:rPr>
                <w:rFonts w:eastAsia="바탕"/>
                <w:noProof/>
                <w:lang w:eastAsia="en-GB"/>
              </w:rPr>
              <w:t>Upon transmission of RRCReconfigurationSidelink</w:t>
            </w:r>
          </w:p>
        </w:tc>
        <w:tc>
          <w:tcPr>
            <w:tcW w:w="3276" w:type="dxa"/>
            <w:tcBorders>
              <w:top w:val="single" w:sz="4" w:space="0" w:color="auto"/>
              <w:left w:val="single" w:sz="4" w:space="0" w:color="auto"/>
              <w:bottom w:val="single" w:sz="4" w:space="0" w:color="auto"/>
              <w:right w:val="single" w:sz="4" w:space="0" w:color="auto"/>
            </w:tcBorders>
            <w:hideMark/>
          </w:tcPr>
          <w:p w14:paraId="30A53368" w14:textId="77777777" w:rsidR="00394471" w:rsidRPr="00B55E3E" w:rsidRDefault="00394471" w:rsidP="00964CC4">
            <w:pPr>
              <w:pStyle w:val="TAL"/>
              <w:rPr>
                <w:rFonts w:eastAsia="바탕"/>
                <w:noProof/>
                <w:lang w:eastAsia="en-GB"/>
              </w:rPr>
            </w:pPr>
            <w:r w:rsidRPr="00B55E3E">
              <w:rPr>
                <w:rFonts w:eastAsia="바탕"/>
                <w:noProof/>
                <w:lang w:eastAsia="en-GB"/>
              </w:rPr>
              <w:t>Upon reception of RRCReconfigurationFailureSidelink or RRCReconfigurationCompleteSidelink</w:t>
            </w:r>
          </w:p>
        </w:tc>
        <w:tc>
          <w:tcPr>
            <w:tcW w:w="1791" w:type="dxa"/>
            <w:tcBorders>
              <w:top w:val="single" w:sz="4" w:space="0" w:color="auto"/>
              <w:left w:val="single" w:sz="4" w:space="0" w:color="auto"/>
              <w:bottom w:val="single" w:sz="4" w:space="0" w:color="auto"/>
              <w:right w:val="single" w:sz="4" w:space="0" w:color="auto"/>
            </w:tcBorders>
            <w:hideMark/>
          </w:tcPr>
          <w:p w14:paraId="4CB1FCD7" w14:textId="0CF480B4" w:rsidR="00394471" w:rsidRPr="00B55E3E" w:rsidRDefault="00394471" w:rsidP="00964CC4">
            <w:pPr>
              <w:pStyle w:val="TAL"/>
              <w:rPr>
                <w:rFonts w:eastAsia="바탕"/>
                <w:noProof/>
                <w:lang w:eastAsia="en-GB"/>
              </w:rPr>
            </w:pPr>
            <w:r w:rsidRPr="00B55E3E">
              <w:rPr>
                <w:rFonts w:eastAsia="바탕"/>
                <w:noProof/>
                <w:lang w:eastAsia="en-GB"/>
              </w:rPr>
              <w:t xml:space="preserve">Perform the </w:t>
            </w:r>
            <w:r w:rsidR="00406E85" w:rsidRPr="00B55E3E">
              <w:rPr>
                <w:rFonts w:cs="Arial"/>
                <w:szCs w:val="18"/>
                <w:lang w:eastAsia="sv-SE"/>
              </w:rPr>
              <w:t>Sidelink radio link failure related actions as specified in 5.8.9.3.</w:t>
            </w:r>
          </w:p>
        </w:tc>
      </w:tr>
      <w:tr w:rsidR="00C148E4" w:rsidRPr="00B55E3E" w14:paraId="065134BC"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13D8DF6A" w14:textId="1DE5DB70" w:rsidR="00E81DFA" w:rsidRPr="00B55E3E" w:rsidRDefault="00881009" w:rsidP="00771058">
            <w:pPr>
              <w:pStyle w:val="TAL"/>
              <w:rPr>
                <w:lang w:eastAsia="en-GB"/>
              </w:rPr>
            </w:pPr>
            <w:r w:rsidRPr="00B55E3E">
              <w:rPr>
                <w:lang w:eastAsia="en-GB"/>
              </w:rPr>
              <w:t>T420</w:t>
            </w:r>
          </w:p>
        </w:tc>
        <w:tc>
          <w:tcPr>
            <w:tcW w:w="2986" w:type="dxa"/>
            <w:tcBorders>
              <w:top w:val="single" w:sz="4" w:space="0" w:color="auto"/>
              <w:left w:val="single" w:sz="4" w:space="0" w:color="auto"/>
              <w:bottom w:val="single" w:sz="4" w:space="0" w:color="auto"/>
              <w:right w:val="single" w:sz="4" w:space="0" w:color="auto"/>
            </w:tcBorders>
            <w:hideMark/>
          </w:tcPr>
          <w:p w14:paraId="01FF920F" w14:textId="345E1AAC" w:rsidR="00E81DFA" w:rsidRPr="00B55E3E" w:rsidRDefault="00E81DFA" w:rsidP="00771058">
            <w:pPr>
              <w:pStyle w:val="TAL"/>
              <w:rPr>
                <w:rFonts w:eastAsia="바탕"/>
                <w:noProof/>
                <w:lang w:eastAsia="en-GB"/>
              </w:rPr>
            </w:pPr>
            <w:r w:rsidRPr="00B55E3E">
              <w:rPr>
                <w:rFonts w:eastAsia="바탕"/>
                <w:noProof/>
                <w:lang w:eastAsia="en-GB"/>
              </w:rPr>
              <w:t xml:space="preserve">Upon reception of the </w:t>
            </w:r>
            <w:r w:rsidRPr="00B55E3E">
              <w:rPr>
                <w:rFonts w:eastAsia="바탕"/>
                <w:i/>
                <w:iCs/>
                <w:noProof/>
                <w:lang w:eastAsia="en-GB"/>
              </w:rPr>
              <w:t>RRC</w:t>
            </w:r>
            <w:r w:rsidR="006C302A" w:rsidRPr="00B55E3E">
              <w:rPr>
                <w:rFonts w:eastAsia="바탕"/>
                <w:i/>
                <w:iCs/>
                <w:noProof/>
                <w:lang w:eastAsia="en-GB"/>
              </w:rPr>
              <w:t>R</w:t>
            </w:r>
            <w:r w:rsidRPr="00B55E3E">
              <w:rPr>
                <w:rFonts w:eastAsia="바탕"/>
                <w:i/>
                <w:iCs/>
                <w:noProof/>
                <w:lang w:eastAsia="en-GB"/>
              </w:rPr>
              <w:t>econfiguration</w:t>
            </w:r>
            <w:r w:rsidRPr="00B55E3E">
              <w:rPr>
                <w:rFonts w:eastAsia="바탕"/>
                <w:noProof/>
                <w:lang w:eastAsia="en-GB"/>
              </w:rPr>
              <w:t xml:space="preserve"> message</w:t>
            </w:r>
            <w:r w:rsidR="006C302A" w:rsidRPr="00B55E3E">
              <w:rPr>
                <w:rFonts w:eastAsia="바탕"/>
                <w:lang w:eastAsia="en-GB"/>
              </w:rPr>
              <w:t xml:space="preserve"> including </w:t>
            </w:r>
            <w:r w:rsidR="006C302A" w:rsidRPr="00B55E3E">
              <w:rPr>
                <w:i/>
              </w:rPr>
              <w:t>sl-PathSwitchConfig</w:t>
            </w:r>
          </w:p>
        </w:tc>
        <w:tc>
          <w:tcPr>
            <w:tcW w:w="3276" w:type="dxa"/>
            <w:tcBorders>
              <w:top w:val="single" w:sz="4" w:space="0" w:color="auto"/>
              <w:left w:val="single" w:sz="4" w:space="0" w:color="auto"/>
              <w:bottom w:val="single" w:sz="4" w:space="0" w:color="auto"/>
              <w:right w:val="single" w:sz="4" w:space="0" w:color="auto"/>
            </w:tcBorders>
            <w:hideMark/>
          </w:tcPr>
          <w:p w14:paraId="4492E92E" w14:textId="2D30E04E" w:rsidR="00E81DFA" w:rsidRPr="00B55E3E" w:rsidRDefault="00E81DFA" w:rsidP="00771058">
            <w:pPr>
              <w:pStyle w:val="TAL"/>
              <w:rPr>
                <w:rFonts w:eastAsia="바탕"/>
                <w:noProof/>
                <w:lang w:eastAsia="en-GB"/>
              </w:rPr>
            </w:pPr>
            <w:r w:rsidRPr="00B55E3E">
              <w:rPr>
                <w:rFonts w:eastAsia="바탕"/>
                <w:noProof/>
                <w:lang w:eastAsia="en-GB"/>
              </w:rPr>
              <w:t xml:space="preserve">Upon successfully sending </w:t>
            </w:r>
            <w:r w:rsidRPr="00B55E3E">
              <w:rPr>
                <w:rFonts w:eastAsia="바탕"/>
                <w:i/>
                <w:iCs/>
                <w:noProof/>
                <w:lang w:eastAsia="en-GB"/>
              </w:rPr>
              <w:t>RRCReconfigurationComplete</w:t>
            </w:r>
            <w:r w:rsidRPr="00B55E3E">
              <w:rPr>
                <w:rFonts w:eastAsia="바탕"/>
                <w:noProof/>
                <w:lang w:eastAsia="en-GB"/>
              </w:rPr>
              <w:t xml:space="preserve"> message (i.e., PC5 RLC acknowledge</w:t>
            </w:r>
            <w:r w:rsidR="006C302A" w:rsidRPr="00B55E3E">
              <w:rPr>
                <w:rFonts w:eastAsia="바탕"/>
                <w:noProof/>
                <w:lang w:eastAsia="en-GB"/>
              </w:rPr>
              <w:t>ment</w:t>
            </w:r>
            <w:r w:rsidRPr="00B55E3E">
              <w:rPr>
                <w:rFonts w:eastAsia="바탕"/>
                <w:noProof/>
                <w:lang w:eastAsia="en-GB"/>
              </w:rPr>
              <w:t xml:space="preserve"> is received from target L2 U2N Relay UE)</w:t>
            </w:r>
          </w:p>
        </w:tc>
        <w:tc>
          <w:tcPr>
            <w:tcW w:w="1791" w:type="dxa"/>
            <w:tcBorders>
              <w:top w:val="single" w:sz="4" w:space="0" w:color="auto"/>
              <w:left w:val="single" w:sz="4" w:space="0" w:color="auto"/>
              <w:bottom w:val="single" w:sz="4" w:space="0" w:color="auto"/>
              <w:right w:val="single" w:sz="4" w:space="0" w:color="auto"/>
            </w:tcBorders>
            <w:hideMark/>
          </w:tcPr>
          <w:p w14:paraId="530873D9" w14:textId="77777777" w:rsidR="00E81DFA" w:rsidRPr="00B55E3E" w:rsidRDefault="00E81DFA" w:rsidP="00771058">
            <w:pPr>
              <w:pStyle w:val="TAL"/>
              <w:rPr>
                <w:rFonts w:eastAsia="바탕"/>
                <w:noProof/>
                <w:lang w:eastAsia="en-GB"/>
              </w:rPr>
            </w:pPr>
            <w:r w:rsidRPr="00B55E3E">
              <w:rPr>
                <w:rFonts w:eastAsia="바탕"/>
                <w:noProof/>
                <w:lang w:eastAsia="en-GB"/>
              </w:rPr>
              <w:t>Perform the RRC re-establishment procedure as specified in 5.3.7.</w:t>
            </w:r>
          </w:p>
        </w:tc>
      </w:tr>
      <w:tr w:rsidR="00F747EB" w:rsidRPr="00B55E3E" w14:paraId="250788F5" w14:textId="77777777" w:rsidTr="00515938">
        <w:trPr>
          <w:cantSplit/>
        </w:trPr>
        <w:tc>
          <w:tcPr>
            <w:tcW w:w="1022" w:type="dxa"/>
            <w:tcBorders>
              <w:top w:val="single" w:sz="4" w:space="0" w:color="auto"/>
              <w:left w:val="single" w:sz="4" w:space="0" w:color="auto"/>
              <w:bottom w:val="single" w:sz="4" w:space="0" w:color="auto"/>
              <w:right w:val="single" w:sz="4" w:space="0" w:color="auto"/>
            </w:tcBorders>
            <w:hideMark/>
          </w:tcPr>
          <w:p w14:paraId="0F3D23C0" w14:textId="1932183F" w:rsidR="0090199E" w:rsidRPr="00B55E3E" w:rsidRDefault="0090199E" w:rsidP="00D15CA1">
            <w:pPr>
              <w:pStyle w:val="TAL"/>
              <w:rPr>
                <w:lang w:eastAsia="en-GB"/>
              </w:rPr>
            </w:pPr>
            <w:r w:rsidRPr="00B55E3E">
              <w:rPr>
                <w:lang w:eastAsia="en-GB"/>
              </w:rPr>
              <w:t>T</w:t>
            </w:r>
            <w:r w:rsidR="00C256D3" w:rsidRPr="00B55E3E">
              <w:rPr>
                <w:lang w:eastAsia="en-GB"/>
              </w:rPr>
              <w:t>430</w:t>
            </w:r>
          </w:p>
        </w:tc>
        <w:tc>
          <w:tcPr>
            <w:tcW w:w="2986" w:type="dxa"/>
            <w:tcBorders>
              <w:top w:val="single" w:sz="4" w:space="0" w:color="auto"/>
              <w:left w:val="single" w:sz="4" w:space="0" w:color="auto"/>
              <w:bottom w:val="single" w:sz="4" w:space="0" w:color="auto"/>
              <w:right w:val="single" w:sz="4" w:space="0" w:color="auto"/>
            </w:tcBorders>
            <w:hideMark/>
          </w:tcPr>
          <w:p w14:paraId="3791467B" w14:textId="77777777" w:rsidR="0090199E" w:rsidRPr="00B55E3E" w:rsidRDefault="0090199E" w:rsidP="00D15CA1">
            <w:pPr>
              <w:pStyle w:val="TAL"/>
              <w:rPr>
                <w:rFonts w:eastAsia="바탕"/>
                <w:noProof/>
                <w:lang w:eastAsia="en-GB"/>
              </w:rPr>
            </w:pPr>
            <w:r w:rsidRPr="00B55E3E">
              <w:rPr>
                <w:rFonts w:eastAsia="바탕"/>
                <w:noProof/>
                <w:lang w:eastAsia="en-GB"/>
              </w:rPr>
              <w:t xml:space="preserve">Start or restart from the subframe indicated by </w:t>
            </w:r>
            <w:r w:rsidRPr="00B55E3E">
              <w:rPr>
                <w:rFonts w:eastAsia="바탕"/>
                <w:i/>
                <w:iCs/>
                <w:noProof/>
                <w:lang w:eastAsia="en-GB"/>
              </w:rPr>
              <w:t>epochTime</w:t>
            </w:r>
            <w:r w:rsidRPr="00B55E3E">
              <w:rPr>
                <w:rFonts w:eastAsia="바탕"/>
                <w:noProof/>
                <w:lang w:eastAsia="en-GB"/>
              </w:rPr>
              <w:t xml:space="preserve"> upon reception of SIB19</w:t>
            </w:r>
          </w:p>
        </w:tc>
        <w:tc>
          <w:tcPr>
            <w:tcW w:w="3276" w:type="dxa"/>
            <w:tcBorders>
              <w:top w:val="single" w:sz="4" w:space="0" w:color="auto"/>
              <w:left w:val="single" w:sz="4" w:space="0" w:color="auto"/>
              <w:bottom w:val="single" w:sz="4" w:space="0" w:color="auto"/>
              <w:right w:val="single" w:sz="4" w:space="0" w:color="auto"/>
            </w:tcBorders>
            <w:hideMark/>
          </w:tcPr>
          <w:p w14:paraId="5B49AC55" w14:textId="77777777" w:rsidR="0090199E" w:rsidRPr="00B55E3E" w:rsidRDefault="0090199E" w:rsidP="00D15CA1">
            <w:pPr>
              <w:pStyle w:val="TAL"/>
              <w:rPr>
                <w:rFonts w:eastAsia="바탕"/>
                <w:noProof/>
                <w:lang w:eastAsia="en-GB"/>
              </w:rPr>
            </w:pPr>
          </w:p>
        </w:tc>
        <w:tc>
          <w:tcPr>
            <w:tcW w:w="1791" w:type="dxa"/>
            <w:tcBorders>
              <w:top w:val="single" w:sz="4" w:space="0" w:color="auto"/>
              <w:left w:val="single" w:sz="4" w:space="0" w:color="auto"/>
              <w:bottom w:val="single" w:sz="4" w:space="0" w:color="auto"/>
              <w:right w:val="single" w:sz="4" w:space="0" w:color="auto"/>
            </w:tcBorders>
            <w:hideMark/>
          </w:tcPr>
          <w:p w14:paraId="346515F1" w14:textId="3A683040" w:rsidR="0090199E" w:rsidRPr="00B55E3E" w:rsidRDefault="0090199E" w:rsidP="00D15CA1">
            <w:pPr>
              <w:pStyle w:val="TAL"/>
              <w:rPr>
                <w:rFonts w:eastAsia="바탕"/>
                <w:noProof/>
                <w:lang w:eastAsia="en-GB"/>
              </w:rPr>
            </w:pPr>
            <w:r w:rsidRPr="00B55E3E">
              <w:rPr>
                <w:rFonts w:eastAsia="바탕"/>
                <w:noProof/>
                <w:lang w:eastAsia="en-GB"/>
              </w:rPr>
              <w:t>Perform the actions as specified in 5.2.2.6.</w:t>
            </w:r>
          </w:p>
        </w:tc>
      </w:tr>
    </w:tbl>
    <w:bookmarkEnd w:id="2"/>
    <w:bookmarkEnd w:id="3"/>
    <w:bookmarkEnd w:id="4"/>
    <w:bookmarkEnd w:id="5"/>
    <w:bookmarkEnd w:id="6"/>
    <w:bookmarkEnd w:id="7"/>
    <w:bookmarkEnd w:id="8"/>
    <w:bookmarkEnd w:id="9"/>
    <w:bookmarkEnd w:id="10"/>
    <w:bookmarkEnd w:id="11"/>
    <w:bookmarkEnd w:id="12"/>
    <w:bookmarkEnd w:id="13"/>
    <w:p w14:paraId="36099F76" w14:textId="5DC4944F" w:rsidR="00515938" w:rsidRDefault="00515938" w:rsidP="00515938">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95E7323" w14:textId="48E03290" w:rsidR="00394471" w:rsidRPr="00660C67" w:rsidRDefault="00394471" w:rsidP="00660C67">
      <w:pPr>
        <w:rPr>
          <w:rFonts w:eastAsiaTheme="minorEastAsia"/>
        </w:rPr>
      </w:pPr>
    </w:p>
    <w:sectPr w:rsidR="00394471" w:rsidRPr="00660C67" w:rsidSect="00660C6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0769A" w14:textId="77777777" w:rsidR="009A1FB1" w:rsidRDefault="009A1FB1">
      <w:pPr>
        <w:spacing w:after="0"/>
      </w:pPr>
      <w:r>
        <w:separator/>
      </w:r>
    </w:p>
  </w:endnote>
  <w:endnote w:type="continuationSeparator" w:id="0">
    <w:p w14:paraId="69EC4A21" w14:textId="77777777" w:rsidR="009A1FB1" w:rsidRDefault="009A1FB1">
      <w:pPr>
        <w:spacing w:after="0"/>
      </w:pPr>
      <w:r>
        <w:continuationSeparator/>
      </w:r>
    </w:p>
  </w:endnote>
  <w:endnote w:type="continuationNotice" w:id="1">
    <w:p w14:paraId="6A0F971D" w14:textId="77777777" w:rsidR="009A1FB1" w:rsidRDefault="009A1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9D3C7" w14:textId="77777777" w:rsidR="009A1FB1" w:rsidRDefault="009A1FB1">
      <w:pPr>
        <w:spacing w:after="0"/>
      </w:pPr>
      <w:r>
        <w:separator/>
      </w:r>
    </w:p>
  </w:footnote>
  <w:footnote w:type="continuationSeparator" w:id="0">
    <w:p w14:paraId="13CC345F" w14:textId="77777777" w:rsidR="009A1FB1" w:rsidRDefault="009A1FB1">
      <w:pPr>
        <w:spacing w:after="0"/>
      </w:pPr>
      <w:r>
        <w:continuationSeparator/>
      </w:r>
    </w:p>
  </w:footnote>
  <w:footnote w:type="continuationNotice" w:id="1">
    <w:p w14:paraId="10AC5A5D" w14:textId="77777777" w:rsidR="009A1FB1" w:rsidRDefault="009A1F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4"/>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7"/>
  </w:num>
  <w:num w:numId="2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B4"/>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2F9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466"/>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1B3"/>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B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DE3"/>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6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938"/>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064"/>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7C7"/>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67"/>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BF"/>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9F"/>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B1"/>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C4D"/>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AE9"/>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A32"/>
    <w:rsid w:val="00A4071C"/>
    <w:rsid w:val="00A40D98"/>
    <w:rsid w:val="00A41267"/>
    <w:rsid w:val="00A41598"/>
    <w:rsid w:val="00A41620"/>
    <w:rsid w:val="00A416EC"/>
    <w:rsid w:val="00A41A61"/>
    <w:rsid w:val="00A41ABA"/>
    <w:rsid w:val="00A41BDE"/>
    <w:rsid w:val="00A41EE9"/>
    <w:rsid w:val="00A41FB3"/>
    <w:rsid w:val="00A420E6"/>
    <w:rsid w:val="00A42389"/>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8F"/>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4EB"/>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paragraph" w:customStyle="1" w:styleId="Note-Boxed">
    <w:name w:val="Note - Boxed"/>
    <w:basedOn w:val="a"/>
    <w:next w:val="a"/>
    <w:qFormat/>
    <w:rsid w:val="00660C6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2B9EFF7-4ABA-41DE-B76B-A13514E6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4328</Words>
  <Characters>24674</Characters>
  <Application>Microsoft Office Word</Application>
  <DocSecurity>0</DocSecurity>
  <Lines>205</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(SY)</cp:lastModifiedBy>
  <cp:revision>4</cp:revision>
  <cp:lastPrinted>2017-05-08T10:55:00Z</cp:lastPrinted>
  <dcterms:created xsi:type="dcterms:W3CDTF">2022-11-01T22:37:00Z</dcterms:created>
  <dcterms:modified xsi:type="dcterms:W3CDTF">2022-11-03T05:09:00Z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